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0750B1" w:rsidRDefault="007E0D19" w:rsidP="00294CFF">
      <w:pPr>
        <w:rPr>
          <w:b/>
        </w:rPr>
      </w:pPr>
      <w:r w:rsidRPr="00BB2767">
        <w:rPr>
          <w:b/>
        </w:rPr>
        <w:t>Present:</w:t>
      </w:r>
      <w:r w:rsidR="00F308BC">
        <w:rPr>
          <w:b/>
        </w:rPr>
        <w:tab/>
      </w:r>
      <w:r w:rsidR="00F308BC">
        <w:rPr>
          <w:b/>
        </w:rPr>
        <w:tab/>
      </w:r>
      <w:r w:rsidR="000750B1">
        <w:rPr>
          <w:b/>
        </w:rPr>
        <w:t>Z. Tucker</w:t>
      </w:r>
      <w:r w:rsidR="000750B1">
        <w:rPr>
          <w:b/>
        </w:rPr>
        <w:tab/>
      </w:r>
      <w:r w:rsidR="000750B1">
        <w:rPr>
          <w:b/>
        </w:rPr>
        <w:tab/>
        <w:t>Deputy Mayor</w:t>
      </w:r>
    </w:p>
    <w:p w:rsidR="00294CFF" w:rsidRDefault="00294CFF" w:rsidP="00294CFF">
      <w:pPr>
        <w:ind w:left="1440" w:firstLine="720"/>
        <w:rPr>
          <w:b/>
        </w:rPr>
      </w:pPr>
      <w:r>
        <w:rPr>
          <w:b/>
        </w:rPr>
        <w:t>A. Scott</w:t>
      </w:r>
      <w:r>
        <w:rPr>
          <w:b/>
        </w:rPr>
        <w:tab/>
      </w:r>
      <w:r>
        <w:rPr>
          <w:b/>
        </w:rPr>
        <w:tab/>
        <w:t>Councillor</w:t>
      </w:r>
      <w:r>
        <w:rPr>
          <w:b/>
        </w:rPr>
        <w:tab/>
      </w:r>
    </w:p>
    <w:p w:rsidR="000750B1" w:rsidRDefault="000750B1" w:rsidP="000750B1">
      <w:pPr>
        <w:ind w:left="1440" w:firstLine="720"/>
        <w:rPr>
          <w:b/>
        </w:rPr>
      </w:pPr>
      <w:r>
        <w:rPr>
          <w:b/>
        </w:rPr>
        <w:t>G. Parrott</w:t>
      </w:r>
      <w:r>
        <w:rPr>
          <w:b/>
        </w:rPr>
        <w:tab/>
      </w:r>
      <w:r>
        <w:rPr>
          <w:b/>
        </w:rPr>
        <w:tab/>
        <w:t>Councillor</w:t>
      </w:r>
    </w:p>
    <w:p w:rsidR="00171668" w:rsidRDefault="000750B1" w:rsidP="00171668">
      <w:pPr>
        <w:ind w:left="1440" w:firstLine="720"/>
        <w:rPr>
          <w:b/>
        </w:rPr>
      </w:pPr>
      <w:r>
        <w:rPr>
          <w:b/>
        </w:rPr>
        <w:t>S</w:t>
      </w:r>
      <w:r w:rsidR="00171668">
        <w:rPr>
          <w:b/>
        </w:rPr>
        <w:t>. Oram</w:t>
      </w:r>
      <w:r w:rsidR="00171668">
        <w:rPr>
          <w:b/>
        </w:rPr>
        <w:tab/>
      </w:r>
      <w:r w:rsidR="00171668">
        <w:rPr>
          <w:b/>
        </w:rPr>
        <w:tab/>
        <w:t>Councillor</w:t>
      </w:r>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0750B1" w:rsidRDefault="000750B1" w:rsidP="000750B1">
      <w:pPr>
        <w:ind w:left="1440" w:firstLine="720"/>
        <w:rPr>
          <w:b/>
        </w:rPr>
      </w:pPr>
      <w:r>
        <w:rPr>
          <w:b/>
        </w:rPr>
        <w:t>D. Deschamps</w:t>
      </w:r>
      <w:r>
        <w:rPr>
          <w:b/>
        </w:rPr>
        <w:tab/>
      </w:r>
      <w:r>
        <w:rPr>
          <w:b/>
        </w:rPr>
        <w:tab/>
        <w:t>Director of Recreation &amp; Community Services</w:t>
      </w:r>
    </w:p>
    <w:p w:rsidR="000750B1" w:rsidRDefault="000750B1" w:rsidP="000750B1">
      <w:pPr>
        <w:rPr>
          <w:b/>
        </w:rPr>
      </w:pPr>
      <w:r>
        <w:rPr>
          <w:b/>
        </w:rPr>
        <w:tab/>
      </w:r>
      <w:r>
        <w:rPr>
          <w:b/>
        </w:rPr>
        <w:tab/>
      </w:r>
      <w:r>
        <w:rPr>
          <w:b/>
        </w:rPr>
        <w:tab/>
        <w:t>G. Brown</w:t>
      </w:r>
      <w:r>
        <w:rPr>
          <w:b/>
        </w:rPr>
        <w:tab/>
      </w:r>
      <w:r>
        <w:rPr>
          <w:b/>
        </w:rPr>
        <w:tab/>
        <w:t>Town Clerk</w:t>
      </w:r>
    </w:p>
    <w:p w:rsidR="00294CFF" w:rsidRDefault="00294CFF" w:rsidP="000750B1">
      <w:pPr>
        <w:rPr>
          <w:b/>
        </w:rPr>
      </w:pPr>
      <w:r>
        <w:rPr>
          <w:b/>
        </w:rPr>
        <w:tab/>
      </w:r>
      <w:r>
        <w:rPr>
          <w:b/>
        </w:rPr>
        <w:tab/>
      </w:r>
      <w:r>
        <w:rPr>
          <w:b/>
        </w:rPr>
        <w:tab/>
        <w:t xml:space="preserve">D. Chafe </w:t>
      </w:r>
      <w:r>
        <w:rPr>
          <w:b/>
        </w:rPr>
        <w:tab/>
      </w:r>
      <w:r>
        <w:rPr>
          <w:b/>
        </w:rPr>
        <w:tab/>
        <w:t>Development Director</w:t>
      </w:r>
    </w:p>
    <w:p w:rsidR="006C14A7" w:rsidRDefault="000750B1" w:rsidP="00CE36CE">
      <w:pPr>
        <w:rPr>
          <w:b/>
        </w:rPr>
      </w:pPr>
      <w:r>
        <w:rPr>
          <w:b/>
        </w:rPr>
        <w:tab/>
      </w:r>
      <w:r>
        <w:rPr>
          <w:b/>
        </w:rPr>
        <w:tab/>
      </w:r>
      <w:r>
        <w:rPr>
          <w:b/>
        </w:rPr>
        <w:tab/>
        <w:t>P. Fudge</w:t>
      </w:r>
      <w:r>
        <w:rPr>
          <w:b/>
        </w:rPr>
        <w:tab/>
      </w:r>
      <w:r>
        <w:rPr>
          <w:b/>
        </w:rPr>
        <w:tab/>
        <w:t>Fire Chief</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6C14A7" w:rsidRDefault="009068C8" w:rsidP="008E790B">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r w:rsidR="006C14A7">
        <w:rPr>
          <w:b/>
        </w:rPr>
        <w:tab/>
      </w:r>
      <w:r w:rsidR="006C14A7">
        <w:rPr>
          <w:b/>
        </w:rPr>
        <w:tab/>
      </w:r>
    </w:p>
    <w:p w:rsidR="006C14A7" w:rsidRDefault="006C14A7" w:rsidP="006C14A7">
      <w:pPr>
        <w:rPr>
          <w:b/>
        </w:rPr>
      </w:pPr>
    </w:p>
    <w:p w:rsidR="00294CFF" w:rsidRDefault="006C14A7" w:rsidP="00294CFF">
      <w:pPr>
        <w:rPr>
          <w:b/>
        </w:rPr>
      </w:pPr>
      <w:r>
        <w:rPr>
          <w:b/>
        </w:rPr>
        <w:t>Regrets:</w:t>
      </w:r>
      <w:r>
        <w:rPr>
          <w:b/>
        </w:rPr>
        <w:tab/>
      </w:r>
      <w:r w:rsidR="00294CFF">
        <w:rPr>
          <w:b/>
        </w:rPr>
        <w:tab/>
        <w:t>C. Elliott</w:t>
      </w:r>
      <w:r w:rsidR="00294CFF">
        <w:rPr>
          <w:b/>
        </w:rPr>
        <w:tab/>
      </w:r>
      <w:r w:rsidR="00294CFF">
        <w:rPr>
          <w:b/>
        </w:rPr>
        <w:tab/>
        <w:t>Mayor</w:t>
      </w:r>
    </w:p>
    <w:p w:rsidR="00294CFF" w:rsidRDefault="00294CFF" w:rsidP="00294CFF">
      <w:pPr>
        <w:ind w:left="1440" w:firstLine="720"/>
        <w:rPr>
          <w:b/>
        </w:rPr>
      </w:pPr>
      <w:r>
        <w:rPr>
          <w:b/>
        </w:rPr>
        <w:t>R. Anstey</w:t>
      </w:r>
      <w:r>
        <w:rPr>
          <w:b/>
        </w:rPr>
        <w:tab/>
      </w:r>
      <w:r>
        <w:rPr>
          <w:b/>
        </w:rPr>
        <w:tab/>
        <w:t>Councillor</w:t>
      </w:r>
    </w:p>
    <w:p w:rsidR="000750B1" w:rsidRDefault="000750B1" w:rsidP="000750B1">
      <w:pPr>
        <w:rPr>
          <w:b/>
        </w:rPr>
      </w:pPr>
      <w:r>
        <w:rPr>
          <w:b/>
        </w:rPr>
        <w:tab/>
      </w: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294CFF">
        <w:t>1</w:t>
      </w:r>
      <w:r>
        <w:t>pm.</w:t>
      </w:r>
    </w:p>
    <w:p w:rsidR="00273125" w:rsidRDefault="00A03584" w:rsidP="00EC184D">
      <w:pPr>
        <w:pStyle w:val="Heading1"/>
      </w:pPr>
      <w:r>
        <w:t>2.</w:t>
      </w:r>
      <w:r>
        <w:tab/>
        <w:t>VISITORS/PRESENTATIONS</w:t>
      </w:r>
    </w:p>
    <w:p w:rsidR="00AE1971" w:rsidRDefault="00294CFF" w:rsidP="00294CFF">
      <w:pPr>
        <w:ind w:firstLine="720"/>
        <w:rPr>
          <w:i/>
        </w:rPr>
      </w:pPr>
      <w:proofErr w:type="gramStart"/>
      <w:r>
        <w:t>None.</w:t>
      </w:r>
      <w:proofErr w:type="gramEnd"/>
    </w:p>
    <w:p w:rsidR="00FC700D" w:rsidRDefault="003726C8"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294CFF">
        <w:rPr>
          <w:b/>
          <w:sz w:val="26"/>
          <w:szCs w:val="26"/>
        </w:rPr>
        <w:t>13-180</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294CFF">
        <w:t>Scott</w:t>
      </w:r>
      <w:r w:rsidR="003F18E8">
        <w:t xml:space="preserve"> </w:t>
      </w:r>
      <w:r>
        <w:t xml:space="preserve">and seconded by </w:t>
      </w:r>
      <w:r w:rsidR="006C14A7">
        <w:t xml:space="preserve">Councillor </w:t>
      </w:r>
      <w:r w:rsidR="00294CFF">
        <w:t>Oram</w:t>
      </w:r>
      <w:r w:rsidR="006C14A7">
        <w:t xml:space="preserve"> </w:t>
      </w:r>
      <w:r>
        <w:t>that the Minutes from the Regular Mee</w:t>
      </w:r>
      <w:r w:rsidR="001C5C67">
        <w:t xml:space="preserve">ting of Council on </w:t>
      </w:r>
      <w:r w:rsidR="008066DA">
        <w:t>Ju</w:t>
      </w:r>
      <w:r w:rsidR="00294CFF">
        <w:t>ly</w:t>
      </w:r>
      <w:r w:rsidR="008066DA">
        <w:t xml:space="preserve"> </w:t>
      </w:r>
      <w:r w:rsidR="00294CFF">
        <w:t>3</w:t>
      </w:r>
      <w:r w:rsidR="003726C8">
        <w:t>, 2013</w:t>
      </w:r>
      <w:r>
        <w:t xml:space="preserve"> be adopted as presented.</w:t>
      </w:r>
    </w:p>
    <w:p w:rsidR="00F052A4" w:rsidRDefault="00F052A4" w:rsidP="00F052A4"/>
    <w:p w:rsidR="00F052A4" w:rsidRDefault="006E16D9" w:rsidP="00F052A4">
      <w:pPr>
        <w:ind w:left="1440" w:firstLine="720"/>
      </w:pPr>
      <w:r>
        <w:t>In Favour:</w:t>
      </w:r>
      <w:r>
        <w:tab/>
      </w:r>
      <w:r w:rsidR="00294CFF">
        <w:t>5</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5F2E28" w:rsidRDefault="002D7B49" w:rsidP="009C4AC8">
      <w:r w:rsidRPr="005F2E28">
        <w:t xml:space="preserve">Motion #13-167 – </w:t>
      </w:r>
      <w:proofErr w:type="spellStart"/>
      <w:r w:rsidR="00A64046" w:rsidRPr="005F2E28">
        <w:t>Councillor</w:t>
      </w:r>
      <w:proofErr w:type="spellEnd"/>
      <w:r w:rsidR="00A64046" w:rsidRPr="005F2E28">
        <w:t xml:space="preserve"> Blundon advised that he will be bringing forward a motion to rescind the removal order at </w:t>
      </w:r>
      <w:r w:rsidRPr="005F2E28">
        <w:t>19 Howe Street at</w:t>
      </w:r>
      <w:r w:rsidR="005F2E28" w:rsidRPr="005F2E28">
        <w:t xml:space="preserve"> </w:t>
      </w:r>
      <w:r w:rsidR="00A64046" w:rsidRPr="005F2E28">
        <w:t>the</w:t>
      </w:r>
      <w:r w:rsidRPr="005F2E28">
        <w:t xml:space="preserve"> next Regular Council Meeting.</w:t>
      </w:r>
    </w:p>
    <w:p w:rsidR="005F2E28" w:rsidRDefault="005F2E28" w:rsidP="009C4AC8"/>
    <w:p w:rsidR="00A64046" w:rsidRPr="005F2E28" w:rsidRDefault="00A64046" w:rsidP="009C4AC8">
      <w:r w:rsidRPr="005F2E28">
        <w:t xml:space="preserve">Council directed that the </w:t>
      </w:r>
      <w:r w:rsidR="005F2E28">
        <w:t>O</w:t>
      </w:r>
      <w:r w:rsidRPr="005F2E28">
        <w:t>rder not be acted on until after the next meeting.</w:t>
      </w:r>
    </w:p>
    <w:p w:rsidR="00A64046" w:rsidRPr="005F2E28" w:rsidRDefault="00A64046" w:rsidP="00074FA0">
      <w:pPr>
        <w:pStyle w:val="Heading1"/>
        <w:rPr>
          <w:rFonts w:asciiTheme="minorHAnsi" w:hAnsiTheme="minorHAnsi"/>
          <w:b w:val="0"/>
          <w:color w:val="auto"/>
          <w:sz w:val="24"/>
          <w:szCs w:val="24"/>
        </w:rPr>
      </w:pPr>
      <w:r w:rsidRPr="005F2E28">
        <w:rPr>
          <w:rFonts w:asciiTheme="minorHAnsi" w:hAnsiTheme="minorHAnsi"/>
          <w:b w:val="0"/>
          <w:color w:val="auto"/>
          <w:sz w:val="24"/>
          <w:szCs w:val="24"/>
        </w:rPr>
        <w:t xml:space="preserve">The Mayor advised that he would be dealing with new business first as </w:t>
      </w:r>
      <w:proofErr w:type="spellStart"/>
      <w:r w:rsidRPr="005F2E28">
        <w:rPr>
          <w:rFonts w:asciiTheme="minorHAnsi" w:hAnsiTheme="minorHAnsi"/>
          <w:b w:val="0"/>
          <w:color w:val="auto"/>
          <w:sz w:val="24"/>
          <w:szCs w:val="24"/>
        </w:rPr>
        <w:t>Councillor</w:t>
      </w:r>
      <w:proofErr w:type="spellEnd"/>
      <w:r w:rsidRPr="005F2E28">
        <w:rPr>
          <w:rFonts w:asciiTheme="minorHAnsi" w:hAnsiTheme="minorHAnsi"/>
          <w:b w:val="0"/>
          <w:color w:val="auto"/>
          <w:sz w:val="24"/>
          <w:szCs w:val="24"/>
        </w:rPr>
        <w:t xml:space="preserve"> Blundon may have to leave early.  If he does leave early there will not be enough </w:t>
      </w:r>
      <w:proofErr w:type="spellStart"/>
      <w:proofErr w:type="gramStart"/>
      <w:r w:rsidRPr="005F2E28">
        <w:rPr>
          <w:rFonts w:asciiTheme="minorHAnsi" w:hAnsiTheme="minorHAnsi"/>
          <w:b w:val="0"/>
          <w:color w:val="auto"/>
          <w:sz w:val="24"/>
          <w:szCs w:val="24"/>
        </w:rPr>
        <w:t>Councillor’s</w:t>
      </w:r>
      <w:proofErr w:type="spellEnd"/>
      <w:proofErr w:type="gramEnd"/>
      <w:r w:rsidRPr="005F2E28">
        <w:rPr>
          <w:rFonts w:asciiTheme="minorHAnsi" w:hAnsiTheme="minorHAnsi"/>
          <w:b w:val="0"/>
          <w:color w:val="auto"/>
          <w:sz w:val="24"/>
          <w:szCs w:val="24"/>
        </w:rPr>
        <w:t xml:space="preserve"> left to deal with a couple of the items under new business due to conflicts of interest.</w:t>
      </w:r>
    </w:p>
    <w:p w:rsidR="00074FA0" w:rsidRDefault="00074FA0" w:rsidP="00074FA0">
      <w:pPr>
        <w:pStyle w:val="Heading1"/>
      </w:pPr>
      <w:r>
        <w:t>5.</w:t>
      </w:r>
      <w:r>
        <w:tab/>
        <w:t xml:space="preserve">NEW BUSINESS </w:t>
      </w:r>
    </w:p>
    <w:p w:rsidR="00074FA0" w:rsidRDefault="00074FA0" w:rsidP="00074FA0">
      <w:pPr>
        <w:pStyle w:val="Heading3"/>
      </w:pPr>
      <w:r>
        <w:t>Eastgate Request</w:t>
      </w:r>
    </w:p>
    <w:p w:rsidR="00074FA0" w:rsidRDefault="00074FA0" w:rsidP="00074FA0"/>
    <w:p w:rsidR="00074FA0" w:rsidRPr="00714A22" w:rsidRDefault="00074FA0" w:rsidP="00074FA0">
      <w:r w:rsidRPr="000A70C4">
        <w:t>Representatives from Eastgate Development met with the Mayor and C</w:t>
      </w:r>
      <w:r>
        <w:t>AO</w:t>
      </w:r>
      <w:r w:rsidRPr="000A70C4">
        <w:t xml:space="preserve"> and expressed their concerns over recent changes to the Town of Gander Design Standards which require the installation of curb and asphalt prior to the issuing of building permits in residential developments.  They have requested an exemption to this clause within their development agreement with the Town.  Council has discussed this issue several times and it is not prepared to change the Policy as Eastgate is requesting.</w:t>
      </w:r>
    </w:p>
    <w:p w:rsidR="00074FA0" w:rsidRPr="00714A22" w:rsidRDefault="00074FA0" w:rsidP="00074FA0">
      <w:pPr>
        <w:pStyle w:val="Heading3"/>
      </w:pPr>
      <w:r>
        <w:rPr>
          <w:smallCaps/>
        </w:rPr>
        <w:t>C</w:t>
      </w:r>
      <w:r>
        <w:t>ountry Inn Land Request 315 Magee Road</w:t>
      </w:r>
    </w:p>
    <w:p w:rsidR="00074FA0" w:rsidRDefault="00074FA0" w:rsidP="00074FA0"/>
    <w:p w:rsidR="00074FA0" w:rsidRDefault="00074FA0" w:rsidP="00074FA0">
      <w:r>
        <w:t xml:space="preserve">The Country Inn has been leasing land from the Town of Gander to operate its trailer park.  Included in the lease is an option to purchase, which the owner now wishes to exercise.  He would also like to purchase a triangle of land measuring approximately 0.155 hectares on the back of the property that is not included in the current lease.  Town </w:t>
      </w:r>
      <w:proofErr w:type="gramStart"/>
      <w:r>
        <w:t>staff have</w:t>
      </w:r>
      <w:proofErr w:type="gramEnd"/>
      <w:r>
        <w:t xml:space="preserve"> looked at the land and it is not of any municipal use.</w:t>
      </w:r>
    </w:p>
    <w:p w:rsidR="005F2E28" w:rsidRDefault="005F2E28" w:rsidP="00074FA0"/>
    <w:p w:rsidR="00074FA0" w:rsidRPr="00244E52" w:rsidRDefault="005F2E28" w:rsidP="00074FA0">
      <w:pPr>
        <w:rPr>
          <w:b/>
          <w:sz w:val="26"/>
          <w:szCs w:val="26"/>
        </w:rPr>
      </w:pPr>
      <w:r>
        <w:rPr>
          <w:b/>
          <w:sz w:val="26"/>
          <w:szCs w:val="26"/>
        </w:rPr>
        <w:t>Motion #13-181</w:t>
      </w:r>
    </w:p>
    <w:p w:rsidR="00074FA0" w:rsidRPr="00244E52" w:rsidRDefault="00074FA0" w:rsidP="00074FA0">
      <w:pPr>
        <w:rPr>
          <w:b/>
          <w:sz w:val="26"/>
          <w:szCs w:val="26"/>
        </w:rPr>
      </w:pPr>
      <w:r w:rsidRPr="00244E52">
        <w:rPr>
          <w:b/>
          <w:sz w:val="26"/>
          <w:szCs w:val="26"/>
        </w:rPr>
        <w:t>Country Inn Land Request 315 Magee Road</w:t>
      </w:r>
    </w:p>
    <w:p w:rsidR="00074FA0" w:rsidRPr="00244E52" w:rsidRDefault="00074FA0" w:rsidP="00074FA0">
      <w:pPr>
        <w:rPr>
          <w:b/>
          <w:sz w:val="26"/>
          <w:szCs w:val="26"/>
        </w:rPr>
      </w:pPr>
    </w:p>
    <w:p w:rsidR="00074FA0" w:rsidRDefault="00074FA0" w:rsidP="00074FA0">
      <w:r>
        <w:t>Moved by Councillor Scott and seconded by Councillor Blundon that approximately 0.155 hectares of land at the rear of 315 Magee Road be added to the Town’s land bank and be made available for sale.</w:t>
      </w:r>
    </w:p>
    <w:p w:rsidR="00074FA0" w:rsidRDefault="00074FA0" w:rsidP="00074FA0"/>
    <w:p w:rsidR="00074FA0" w:rsidRDefault="00074FA0" w:rsidP="00074FA0">
      <w:r>
        <w:tab/>
      </w:r>
      <w:r>
        <w:tab/>
        <w:t>In Favour:</w:t>
      </w:r>
      <w:r>
        <w:tab/>
        <w:t>5</w:t>
      </w:r>
      <w:r>
        <w:tab/>
        <w:t>Opposing:</w:t>
      </w:r>
      <w:r>
        <w:tab/>
        <w:t>0</w:t>
      </w:r>
    </w:p>
    <w:p w:rsidR="00074FA0" w:rsidRDefault="00074FA0" w:rsidP="00074FA0"/>
    <w:p w:rsidR="00074FA0" w:rsidRDefault="00074FA0" w:rsidP="00074FA0">
      <w:r w:rsidRPr="00244E52">
        <w:rPr>
          <w:b/>
        </w:rPr>
        <w:t>Decision:</w:t>
      </w:r>
      <w:r>
        <w:tab/>
        <w:t>Motion carried.</w:t>
      </w:r>
    </w:p>
    <w:p w:rsidR="00074FA0" w:rsidRDefault="00074FA0" w:rsidP="00074FA0"/>
    <w:p w:rsidR="005F2E28" w:rsidRDefault="005F2E28" w:rsidP="00074FA0"/>
    <w:p w:rsidR="00074FA0" w:rsidRDefault="00074FA0" w:rsidP="00074FA0">
      <w:pPr>
        <w:pStyle w:val="Heading3"/>
      </w:pPr>
      <w:r>
        <w:lastRenderedPageBreak/>
        <w:t>Memorial Drive Resurfacing Tender</w:t>
      </w:r>
    </w:p>
    <w:p w:rsidR="00074FA0" w:rsidRDefault="00074FA0" w:rsidP="00074FA0"/>
    <w:p w:rsidR="00074FA0" w:rsidRDefault="00074FA0" w:rsidP="00074FA0">
      <w:r>
        <w:t>Councillor Oram left the meeting due to conflict of interest.</w:t>
      </w:r>
    </w:p>
    <w:p w:rsidR="005F2E28" w:rsidRDefault="005F2E28" w:rsidP="00074FA0"/>
    <w:p w:rsidR="00074FA0" w:rsidRDefault="00074FA0" w:rsidP="00074FA0">
      <w:r>
        <w:t>The Town called tenders for the resurfacing of Memorial Drive from Lothian Court to Cooper Boulevard. Four bids were received with the lowest compliant bid from Professional Grading &amp; Contracting Ltd.</w:t>
      </w:r>
    </w:p>
    <w:p w:rsidR="00074FA0" w:rsidRDefault="00074FA0" w:rsidP="00074FA0">
      <w:pPr>
        <w:rPr>
          <w:b/>
          <w:sz w:val="26"/>
          <w:szCs w:val="26"/>
        </w:rPr>
      </w:pPr>
    </w:p>
    <w:p w:rsidR="00074FA0" w:rsidRPr="00FC7555" w:rsidRDefault="005F2E28" w:rsidP="00074FA0">
      <w:pPr>
        <w:rPr>
          <w:b/>
          <w:sz w:val="26"/>
          <w:szCs w:val="26"/>
        </w:rPr>
      </w:pPr>
      <w:r>
        <w:rPr>
          <w:b/>
          <w:sz w:val="26"/>
          <w:szCs w:val="26"/>
        </w:rPr>
        <w:t>Motion #13-182</w:t>
      </w:r>
    </w:p>
    <w:p w:rsidR="00074FA0" w:rsidRPr="00FC7555" w:rsidRDefault="00074FA0" w:rsidP="00074FA0">
      <w:pPr>
        <w:rPr>
          <w:b/>
          <w:sz w:val="26"/>
          <w:szCs w:val="26"/>
        </w:rPr>
      </w:pPr>
      <w:r w:rsidRPr="00FC7555">
        <w:rPr>
          <w:b/>
          <w:sz w:val="26"/>
          <w:szCs w:val="26"/>
        </w:rPr>
        <w:t>Memorial Drive Resurfacing Tender</w:t>
      </w:r>
    </w:p>
    <w:p w:rsidR="00074FA0" w:rsidRDefault="00074FA0" w:rsidP="00074FA0"/>
    <w:p w:rsidR="00074FA0" w:rsidRDefault="00074FA0" w:rsidP="00074FA0">
      <w:r>
        <w:t>Moved by Councillor Scott and seconded by Councillor Blundon that the tender for resurfacing of Memorial Drive be awarded to Professional Grading &amp; Contracting Ltd. at a price of $1,362,599.20, HST inclusive pending approval of our engineering consultants, Hatch Mott MacDonald.</w:t>
      </w:r>
    </w:p>
    <w:p w:rsidR="00074FA0" w:rsidRDefault="00074FA0" w:rsidP="00074FA0"/>
    <w:p w:rsidR="00074FA0" w:rsidRDefault="00074FA0" w:rsidP="00074FA0">
      <w:r>
        <w:tab/>
      </w:r>
      <w:r>
        <w:tab/>
        <w:t>In Favour:</w:t>
      </w:r>
      <w:r>
        <w:tab/>
        <w:t>4</w:t>
      </w:r>
      <w:r>
        <w:tab/>
        <w:t>Opposing:</w:t>
      </w:r>
      <w:r>
        <w:tab/>
        <w:t>0</w:t>
      </w:r>
    </w:p>
    <w:p w:rsidR="00074FA0" w:rsidRDefault="00074FA0" w:rsidP="00074FA0"/>
    <w:p w:rsidR="00074FA0" w:rsidRDefault="00074FA0" w:rsidP="00074FA0">
      <w:r w:rsidRPr="00FC7555">
        <w:rPr>
          <w:b/>
        </w:rPr>
        <w:t>Decision:</w:t>
      </w:r>
      <w:r>
        <w:tab/>
        <w:t>Motion carried.</w:t>
      </w:r>
    </w:p>
    <w:p w:rsidR="00074FA0" w:rsidRDefault="00074FA0" w:rsidP="00074FA0">
      <w:r>
        <w:tab/>
      </w:r>
    </w:p>
    <w:p w:rsidR="00074FA0" w:rsidRPr="007E704A" w:rsidRDefault="00074FA0" w:rsidP="00074FA0">
      <w:r>
        <w:t>This is a 70/30 cost shared project with the Province and is $70,626 under budget.</w:t>
      </w:r>
    </w:p>
    <w:p w:rsidR="00074FA0" w:rsidRDefault="00074FA0" w:rsidP="00074FA0"/>
    <w:p w:rsidR="00074FA0" w:rsidRDefault="00074FA0" w:rsidP="00074FA0">
      <w:r>
        <w:t>Councillor Oram returned to the Council meeting.</w:t>
      </w:r>
    </w:p>
    <w:p w:rsidR="00074FA0" w:rsidRDefault="00074FA0" w:rsidP="00074FA0"/>
    <w:p w:rsidR="00074FA0" w:rsidRDefault="00074FA0" w:rsidP="00074FA0">
      <w:pPr>
        <w:pStyle w:val="Heading3"/>
        <w:spacing w:before="0"/>
      </w:pPr>
      <w:r>
        <w:t>Central Newfoundland Waste Management Invoices</w:t>
      </w:r>
    </w:p>
    <w:p w:rsidR="00074FA0" w:rsidRDefault="00074FA0" w:rsidP="00074FA0"/>
    <w:p w:rsidR="00074FA0" w:rsidRDefault="00074FA0" w:rsidP="00074FA0">
      <w:r>
        <w:t>Councillor Scott left the meeting due to conflict of interest.</w:t>
      </w:r>
    </w:p>
    <w:p w:rsidR="00074FA0" w:rsidRDefault="00074FA0" w:rsidP="00074FA0"/>
    <w:p w:rsidR="00074FA0" w:rsidRPr="00BC5846" w:rsidRDefault="00074FA0" w:rsidP="00074FA0">
      <w:pPr>
        <w:pStyle w:val="NoSpacing"/>
        <w:rPr>
          <w:sz w:val="24"/>
          <w:szCs w:val="24"/>
          <w:u w:val="single"/>
        </w:rPr>
      </w:pPr>
      <w:r w:rsidRPr="00BC5846">
        <w:rPr>
          <w:sz w:val="24"/>
          <w:szCs w:val="24"/>
          <w:u w:val="single"/>
        </w:rPr>
        <w:t>AS RECOMMENDED BY THE MUNICIPAL WORKS &amp; SERVICES COMMITTEE JULY 17, 2013</w:t>
      </w:r>
    </w:p>
    <w:p w:rsidR="00074FA0" w:rsidRPr="00BC5846" w:rsidRDefault="00074FA0" w:rsidP="00074FA0">
      <w:pPr>
        <w:pStyle w:val="NoSpacing"/>
        <w:rPr>
          <w:sz w:val="24"/>
          <w:szCs w:val="24"/>
          <w:u w:val="single"/>
        </w:rPr>
      </w:pPr>
    </w:p>
    <w:p w:rsidR="00074FA0" w:rsidRPr="00BC5846" w:rsidRDefault="00074FA0" w:rsidP="00074FA0">
      <w:pPr>
        <w:pStyle w:val="NoSpacing"/>
        <w:numPr>
          <w:ilvl w:val="0"/>
          <w:numId w:val="46"/>
        </w:numPr>
        <w:tabs>
          <w:tab w:val="left" w:pos="720"/>
          <w:tab w:val="decimal" w:pos="7920"/>
        </w:tabs>
        <w:rPr>
          <w:sz w:val="24"/>
          <w:szCs w:val="24"/>
        </w:rPr>
      </w:pPr>
      <w:r w:rsidRPr="00BC5846">
        <w:rPr>
          <w:sz w:val="24"/>
          <w:szCs w:val="24"/>
        </w:rPr>
        <w:t>Central NL Waste Management</w:t>
      </w:r>
      <w:r w:rsidRPr="00BC5846">
        <w:rPr>
          <w:sz w:val="24"/>
          <w:szCs w:val="24"/>
        </w:rPr>
        <w:tab/>
        <w:t>25,295.79</w:t>
      </w:r>
      <w:r w:rsidRPr="00BC5846">
        <w:rPr>
          <w:sz w:val="24"/>
          <w:szCs w:val="24"/>
        </w:rPr>
        <w:tab/>
      </w:r>
      <w:r w:rsidRPr="00BC5846">
        <w:rPr>
          <w:sz w:val="24"/>
          <w:szCs w:val="24"/>
        </w:rPr>
        <w:tab/>
      </w:r>
    </w:p>
    <w:p w:rsidR="00074FA0" w:rsidRPr="00BC5846" w:rsidRDefault="00074FA0" w:rsidP="00074FA0">
      <w:pPr>
        <w:pStyle w:val="NoSpacing"/>
        <w:tabs>
          <w:tab w:val="left" w:pos="720"/>
          <w:tab w:val="decimal" w:pos="7920"/>
        </w:tabs>
        <w:ind w:left="720"/>
        <w:rPr>
          <w:sz w:val="24"/>
          <w:szCs w:val="24"/>
        </w:rPr>
      </w:pPr>
      <w:r w:rsidRPr="00BC5846">
        <w:rPr>
          <w:sz w:val="24"/>
          <w:szCs w:val="24"/>
        </w:rPr>
        <w:t>00-430-1000-7007, wet/dry unsorted garbage for June month</w:t>
      </w:r>
    </w:p>
    <w:p w:rsidR="00074FA0" w:rsidRPr="00BC5846" w:rsidRDefault="00074FA0" w:rsidP="00074FA0">
      <w:pPr>
        <w:pStyle w:val="NoSpacing"/>
        <w:tabs>
          <w:tab w:val="left" w:pos="720"/>
          <w:tab w:val="decimal" w:pos="7920"/>
        </w:tabs>
        <w:ind w:left="720"/>
        <w:rPr>
          <w:sz w:val="24"/>
          <w:szCs w:val="24"/>
        </w:rPr>
      </w:pPr>
      <w:r w:rsidRPr="00BC5846">
        <w:rPr>
          <w:sz w:val="24"/>
          <w:szCs w:val="24"/>
        </w:rPr>
        <w:t>Invoice numbers 11020, 11018</w:t>
      </w:r>
    </w:p>
    <w:p w:rsidR="00074FA0" w:rsidRPr="00BC5846" w:rsidRDefault="00074FA0" w:rsidP="00074FA0">
      <w:pPr>
        <w:pStyle w:val="NoSpacing"/>
        <w:tabs>
          <w:tab w:val="left" w:pos="720"/>
          <w:tab w:val="decimal" w:pos="7920"/>
        </w:tabs>
        <w:rPr>
          <w:sz w:val="24"/>
          <w:szCs w:val="24"/>
        </w:rPr>
      </w:pPr>
      <w:r w:rsidRPr="00BC5846">
        <w:rPr>
          <w:sz w:val="24"/>
          <w:szCs w:val="24"/>
        </w:rPr>
        <w:tab/>
      </w:r>
      <w:proofErr w:type="gramStart"/>
      <w:r w:rsidRPr="00BC5846">
        <w:rPr>
          <w:sz w:val="24"/>
          <w:szCs w:val="24"/>
        </w:rPr>
        <w:t>Budget  367,500</w:t>
      </w:r>
      <w:proofErr w:type="gramEnd"/>
      <w:r w:rsidRPr="00BC5846">
        <w:rPr>
          <w:sz w:val="24"/>
          <w:szCs w:val="24"/>
        </w:rPr>
        <w:t xml:space="preserve">     Spent to date      144,870</w:t>
      </w:r>
    </w:p>
    <w:p w:rsidR="00074FA0" w:rsidRPr="00BC5846" w:rsidRDefault="00074FA0" w:rsidP="00074FA0">
      <w:pPr>
        <w:pStyle w:val="NoSpacing"/>
        <w:tabs>
          <w:tab w:val="left" w:pos="720"/>
          <w:tab w:val="decimal" w:pos="7920"/>
        </w:tabs>
        <w:rPr>
          <w:sz w:val="24"/>
          <w:szCs w:val="24"/>
        </w:rPr>
      </w:pPr>
    </w:p>
    <w:p w:rsidR="00074FA0" w:rsidRPr="00BC5846" w:rsidRDefault="00074FA0" w:rsidP="00074FA0">
      <w:pPr>
        <w:pStyle w:val="NoSpacing"/>
        <w:numPr>
          <w:ilvl w:val="0"/>
          <w:numId w:val="46"/>
        </w:numPr>
        <w:tabs>
          <w:tab w:val="left" w:pos="720"/>
          <w:tab w:val="decimal" w:pos="7920"/>
        </w:tabs>
        <w:rPr>
          <w:sz w:val="24"/>
          <w:szCs w:val="24"/>
        </w:rPr>
      </w:pPr>
      <w:r w:rsidRPr="00BC5846">
        <w:rPr>
          <w:sz w:val="24"/>
          <w:szCs w:val="24"/>
        </w:rPr>
        <w:t>Central NL Waste Management</w:t>
      </w:r>
      <w:r w:rsidRPr="00BC5846">
        <w:rPr>
          <w:sz w:val="24"/>
          <w:szCs w:val="24"/>
        </w:rPr>
        <w:tab/>
        <w:t>22,800.00</w:t>
      </w:r>
    </w:p>
    <w:p w:rsidR="00074FA0" w:rsidRPr="00BC5846" w:rsidRDefault="00074FA0" w:rsidP="00074FA0">
      <w:pPr>
        <w:pStyle w:val="NoSpacing"/>
        <w:tabs>
          <w:tab w:val="left" w:pos="720"/>
          <w:tab w:val="decimal" w:pos="7920"/>
        </w:tabs>
        <w:rPr>
          <w:sz w:val="24"/>
          <w:szCs w:val="24"/>
        </w:rPr>
      </w:pPr>
      <w:r w:rsidRPr="00BC5846">
        <w:rPr>
          <w:sz w:val="24"/>
          <w:szCs w:val="24"/>
        </w:rPr>
        <w:tab/>
        <w:t>00-430-1000-7008, collection fees for June month</w:t>
      </w:r>
    </w:p>
    <w:p w:rsidR="00074FA0" w:rsidRPr="00BC5846" w:rsidRDefault="00074FA0" w:rsidP="00074FA0">
      <w:pPr>
        <w:pStyle w:val="NoSpacing"/>
        <w:tabs>
          <w:tab w:val="left" w:pos="720"/>
          <w:tab w:val="decimal" w:pos="7920"/>
        </w:tabs>
        <w:rPr>
          <w:sz w:val="24"/>
          <w:szCs w:val="24"/>
        </w:rPr>
      </w:pPr>
      <w:r w:rsidRPr="00BC5846">
        <w:rPr>
          <w:sz w:val="24"/>
          <w:szCs w:val="24"/>
        </w:rPr>
        <w:tab/>
      </w:r>
      <w:proofErr w:type="gramStart"/>
      <w:r w:rsidRPr="00BC5846">
        <w:rPr>
          <w:sz w:val="24"/>
          <w:szCs w:val="24"/>
        </w:rPr>
        <w:t>Budget  273,800</w:t>
      </w:r>
      <w:proofErr w:type="gramEnd"/>
      <w:r w:rsidRPr="00BC5846">
        <w:rPr>
          <w:sz w:val="24"/>
          <w:szCs w:val="24"/>
        </w:rPr>
        <w:t xml:space="preserve">     Spent to date      125,940</w:t>
      </w:r>
    </w:p>
    <w:p w:rsidR="00074FA0" w:rsidRPr="00BC5846" w:rsidRDefault="00074FA0" w:rsidP="00074FA0"/>
    <w:p w:rsidR="00074FA0" w:rsidRDefault="00074FA0" w:rsidP="00074FA0">
      <w:pPr>
        <w:pStyle w:val="NoSpacing"/>
        <w:tabs>
          <w:tab w:val="left" w:pos="720"/>
        </w:tabs>
        <w:rPr>
          <w:sz w:val="24"/>
          <w:szCs w:val="24"/>
        </w:rPr>
      </w:pPr>
      <w:r w:rsidRPr="00BC5846">
        <w:rPr>
          <w:sz w:val="24"/>
          <w:szCs w:val="24"/>
        </w:rPr>
        <w:t>Total operating invoices for approval</w:t>
      </w:r>
      <w:r w:rsidRPr="00BC5846">
        <w:rPr>
          <w:sz w:val="24"/>
          <w:szCs w:val="24"/>
        </w:rPr>
        <w:tab/>
      </w:r>
      <w:r w:rsidRPr="00BC5846">
        <w:rPr>
          <w:sz w:val="24"/>
          <w:szCs w:val="24"/>
        </w:rPr>
        <w:tab/>
      </w:r>
      <w:r w:rsidRPr="00BC5846">
        <w:rPr>
          <w:sz w:val="24"/>
          <w:szCs w:val="24"/>
        </w:rPr>
        <w:tab/>
      </w:r>
      <w:r w:rsidRPr="00BC5846">
        <w:rPr>
          <w:sz w:val="24"/>
          <w:szCs w:val="24"/>
        </w:rPr>
        <w:tab/>
      </w:r>
      <w:r w:rsidRPr="00BC5846">
        <w:rPr>
          <w:sz w:val="24"/>
          <w:szCs w:val="24"/>
        </w:rPr>
        <w:tab/>
      </w:r>
      <w:r w:rsidRPr="00BC5846">
        <w:rPr>
          <w:sz w:val="24"/>
          <w:szCs w:val="24"/>
        </w:rPr>
        <w:tab/>
      </w:r>
      <w:r w:rsidRPr="00BC5846">
        <w:rPr>
          <w:sz w:val="24"/>
          <w:szCs w:val="24"/>
          <w:u w:val="single"/>
        </w:rPr>
        <w:t>$48,095.79</w:t>
      </w:r>
      <w:r w:rsidRPr="00BC5846">
        <w:rPr>
          <w:sz w:val="24"/>
          <w:szCs w:val="24"/>
        </w:rPr>
        <w:tab/>
      </w:r>
    </w:p>
    <w:p w:rsidR="00074FA0" w:rsidRDefault="00074FA0" w:rsidP="00074FA0">
      <w:pPr>
        <w:pStyle w:val="NoSpacing"/>
        <w:tabs>
          <w:tab w:val="left" w:pos="720"/>
        </w:tabs>
        <w:rPr>
          <w:sz w:val="24"/>
          <w:szCs w:val="24"/>
        </w:rPr>
      </w:pPr>
    </w:p>
    <w:p w:rsidR="005F2E28" w:rsidRDefault="005F2E28" w:rsidP="00074FA0">
      <w:pPr>
        <w:pStyle w:val="NoSpacing"/>
        <w:tabs>
          <w:tab w:val="left" w:pos="720"/>
        </w:tabs>
        <w:rPr>
          <w:b/>
          <w:sz w:val="26"/>
          <w:szCs w:val="26"/>
        </w:rPr>
      </w:pPr>
    </w:p>
    <w:p w:rsidR="005F2E28" w:rsidRDefault="005F2E28" w:rsidP="00074FA0">
      <w:pPr>
        <w:pStyle w:val="NoSpacing"/>
        <w:tabs>
          <w:tab w:val="left" w:pos="720"/>
        </w:tabs>
        <w:rPr>
          <w:b/>
          <w:sz w:val="26"/>
          <w:szCs w:val="26"/>
        </w:rPr>
      </w:pPr>
    </w:p>
    <w:p w:rsidR="00074FA0" w:rsidRPr="00BC5846" w:rsidRDefault="005F2E28" w:rsidP="00074FA0">
      <w:pPr>
        <w:pStyle w:val="NoSpacing"/>
        <w:tabs>
          <w:tab w:val="left" w:pos="720"/>
        </w:tabs>
        <w:rPr>
          <w:b/>
          <w:sz w:val="26"/>
          <w:szCs w:val="26"/>
        </w:rPr>
      </w:pPr>
      <w:r>
        <w:rPr>
          <w:b/>
          <w:sz w:val="26"/>
          <w:szCs w:val="26"/>
        </w:rPr>
        <w:lastRenderedPageBreak/>
        <w:t>Motion #13-183</w:t>
      </w:r>
    </w:p>
    <w:p w:rsidR="00074FA0" w:rsidRPr="00BC5846" w:rsidRDefault="00074FA0" w:rsidP="00074FA0">
      <w:pPr>
        <w:pStyle w:val="NoSpacing"/>
        <w:tabs>
          <w:tab w:val="left" w:pos="720"/>
        </w:tabs>
        <w:rPr>
          <w:b/>
          <w:sz w:val="26"/>
          <w:szCs w:val="26"/>
        </w:rPr>
      </w:pPr>
      <w:r w:rsidRPr="00BC5846">
        <w:rPr>
          <w:b/>
          <w:sz w:val="26"/>
          <w:szCs w:val="26"/>
        </w:rPr>
        <w:t>Central Newfoundland Waste Management Invoices</w:t>
      </w:r>
    </w:p>
    <w:p w:rsidR="00074FA0" w:rsidRDefault="00074FA0" w:rsidP="00074FA0">
      <w:pPr>
        <w:pStyle w:val="NoSpacing"/>
        <w:tabs>
          <w:tab w:val="left" w:pos="720"/>
        </w:tabs>
        <w:rPr>
          <w:sz w:val="24"/>
          <w:szCs w:val="24"/>
        </w:rPr>
      </w:pPr>
    </w:p>
    <w:p w:rsidR="00074FA0" w:rsidRDefault="00074FA0" w:rsidP="00074FA0">
      <w:pPr>
        <w:pStyle w:val="NoSpacing"/>
        <w:tabs>
          <w:tab w:val="left" w:pos="720"/>
        </w:tabs>
        <w:rPr>
          <w:sz w:val="24"/>
          <w:szCs w:val="24"/>
        </w:rPr>
      </w:pPr>
      <w:r>
        <w:rPr>
          <w:sz w:val="24"/>
          <w:szCs w:val="24"/>
        </w:rPr>
        <w:t>Moved by Councillor Oram and seconded by Councillor Blundon that the invoices be approved as presented.</w:t>
      </w:r>
    </w:p>
    <w:p w:rsidR="00074FA0" w:rsidRDefault="00074FA0" w:rsidP="00074FA0">
      <w:pPr>
        <w:pStyle w:val="NoSpacing"/>
        <w:tabs>
          <w:tab w:val="left" w:pos="720"/>
        </w:tabs>
        <w:rPr>
          <w:sz w:val="24"/>
          <w:szCs w:val="24"/>
        </w:rPr>
      </w:pPr>
    </w:p>
    <w:p w:rsidR="00074FA0" w:rsidRDefault="00074FA0" w:rsidP="00074FA0">
      <w:pPr>
        <w:pStyle w:val="NoSpacing"/>
        <w:tabs>
          <w:tab w:val="left" w:pos="720"/>
        </w:tabs>
        <w:rPr>
          <w:sz w:val="24"/>
          <w:szCs w:val="24"/>
        </w:rPr>
      </w:pPr>
      <w:r>
        <w:rPr>
          <w:sz w:val="24"/>
          <w:szCs w:val="24"/>
        </w:rPr>
        <w:tab/>
      </w:r>
      <w:r>
        <w:rPr>
          <w:sz w:val="24"/>
          <w:szCs w:val="24"/>
        </w:rPr>
        <w:tab/>
        <w:t>In Favour:</w:t>
      </w:r>
      <w:r>
        <w:rPr>
          <w:sz w:val="24"/>
          <w:szCs w:val="24"/>
        </w:rPr>
        <w:tab/>
        <w:t>4</w:t>
      </w:r>
      <w:r>
        <w:rPr>
          <w:sz w:val="24"/>
          <w:szCs w:val="24"/>
        </w:rPr>
        <w:tab/>
        <w:t>Opposing:</w:t>
      </w:r>
      <w:r>
        <w:rPr>
          <w:sz w:val="24"/>
          <w:szCs w:val="24"/>
        </w:rPr>
        <w:tab/>
        <w:t>0</w:t>
      </w:r>
    </w:p>
    <w:p w:rsidR="00074FA0" w:rsidRDefault="00074FA0" w:rsidP="00074FA0">
      <w:pPr>
        <w:pStyle w:val="NoSpacing"/>
        <w:tabs>
          <w:tab w:val="left" w:pos="720"/>
        </w:tabs>
        <w:rPr>
          <w:sz w:val="24"/>
          <w:szCs w:val="24"/>
        </w:rPr>
      </w:pPr>
    </w:p>
    <w:p w:rsidR="00074FA0" w:rsidRDefault="00074FA0" w:rsidP="00074FA0">
      <w:pPr>
        <w:pStyle w:val="NoSpacing"/>
        <w:tabs>
          <w:tab w:val="left" w:pos="720"/>
        </w:tabs>
        <w:rPr>
          <w:sz w:val="24"/>
          <w:szCs w:val="24"/>
        </w:rPr>
      </w:pPr>
      <w:r w:rsidRPr="00BC5846">
        <w:rPr>
          <w:b/>
          <w:sz w:val="24"/>
          <w:szCs w:val="24"/>
        </w:rPr>
        <w:t>Decision:</w:t>
      </w:r>
      <w:r w:rsidRPr="00BC5846">
        <w:rPr>
          <w:b/>
          <w:sz w:val="24"/>
          <w:szCs w:val="24"/>
        </w:rPr>
        <w:tab/>
      </w:r>
      <w:r>
        <w:rPr>
          <w:sz w:val="24"/>
          <w:szCs w:val="24"/>
        </w:rPr>
        <w:t>Motion carried.</w:t>
      </w:r>
    </w:p>
    <w:p w:rsidR="00074FA0" w:rsidRDefault="00074FA0" w:rsidP="00074FA0">
      <w:pPr>
        <w:pStyle w:val="NoSpacing"/>
        <w:tabs>
          <w:tab w:val="left" w:pos="720"/>
        </w:tabs>
        <w:rPr>
          <w:sz w:val="24"/>
          <w:szCs w:val="24"/>
        </w:rPr>
      </w:pPr>
    </w:p>
    <w:p w:rsidR="00074FA0" w:rsidRPr="00BC5846" w:rsidRDefault="00074FA0" w:rsidP="00074FA0">
      <w:pPr>
        <w:pStyle w:val="NoSpacing"/>
        <w:tabs>
          <w:tab w:val="left" w:pos="720"/>
        </w:tabs>
        <w:rPr>
          <w:sz w:val="24"/>
          <w:szCs w:val="24"/>
        </w:rPr>
      </w:pPr>
      <w:r>
        <w:rPr>
          <w:sz w:val="24"/>
          <w:szCs w:val="24"/>
        </w:rPr>
        <w:t>Councillor Scott returned to the meeting.</w:t>
      </w:r>
    </w:p>
    <w:p w:rsidR="00074FA0" w:rsidRPr="00BC5846" w:rsidRDefault="00074FA0" w:rsidP="00074FA0"/>
    <w:p w:rsidR="00BA0A0A" w:rsidRDefault="00074FA0" w:rsidP="00BA0A0A">
      <w:pPr>
        <w:pStyle w:val="Heading1"/>
      </w:pPr>
      <w:r>
        <w:t>6</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 xml:space="preserve">Councillor </w:t>
      </w:r>
      <w:r w:rsidR="00A513DA">
        <w:t>Oram</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6C14A7">
        <w:t>Ju</w:t>
      </w:r>
      <w:r w:rsidR="006D5E16">
        <w:t>ly</w:t>
      </w:r>
      <w:r w:rsidR="006C14A7">
        <w:t xml:space="preserve"> </w:t>
      </w:r>
      <w:r w:rsidR="006D5E16">
        <w:t>16</w:t>
      </w:r>
      <w:r w:rsidR="003C033A">
        <w:t>, 2013</w:t>
      </w:r>
      <w:r>
        <w:t xml:space="preserve">.  The meeting was chaired by </w:t>
      </w:r>
      <w:r w:rsidR="006D5E16">
        <w:t>S. Oram, Councillor</w:t>
      </w:r>
      <w:r>
        <w:t xml:space="preserve">.  </w:t>
      </w:r>
      <w:r w:rsidR="00570BBB">
        <w:t xml:space="preserve">Other members present included: </w:t>
      </w:r>
      <w:r w:rsidR="006C14A7">
        <w:t xml:space="preserve">A. Scott, Councillor; </w:t>
      </w:r>
      <w:r w:rsidR="00A513DA">
        <w:t xml:space="preserve">P. Fudge, Fire Chief; </w:t>
      </w:r>
      <w:r w:rsidR="00052F31">
        <w:t>J. Turner, Chief Administrative Officer</w:t>
      </w:r>
      <w:r w:rsidR="0015768E">
        <w:t>.</w:t>
      </w:r>
    </w:p>
    <w:p w:rsidR="00B1563D" w:rsidRDefault="00B1563D" w:rsidP="00B1563D">
      <w:pPr>
        <w:ind w:left="720"/>
      </w:pPr>
    </w:p>
    <w:p w:rsidR="00B1563D" w:rsidRDefault="00B1563D" w:rsidP="00B1563D">
      <w:r>
        <w:t>The following items were discussed:</w:t>
      </w:r>
    </w:p>
    <w:p w:rsidR="00101870" w:rsidRDefault="00101870" w:rsidP="00B1563D"/>
    <w:p w:rsidR="00FF67EC" w:rsidRPr="007C7C2D" w:rsidRDefault="00FF67EC" w:rsidP="00FF67EC">
      <w:pPr>
        <w:rPr>
          <w:b/>
          <w:u w:val="single"/>
        </w:rPr>
      </w:pPr>
      <w:r w:rsidRPr="007C7C2D">
        <w:rPr>
          <w:b/>
          <w:u w:val="single"/>
        </w:rPr>
        <w:t>PUBLIC SAFETY</w:t>
      </w:r>
    </w:p>
    <w:p w:rsidR="00FF67EC" w:rsidRDefault="00FF67EC" w:rsidP="00FF67EC">
      <w:pPr>
        <w:rPr>
          <w:sz w:val="28"/>
          <w:szCs w:val="28"/>
        </w:rPr>
      </w:pPr>
    </w:p>
    <w:p w:rsidR="00FF67EC" w:rsidRPr="00DF4B02" w:rsidRDefault="00FF67EC" w:rsidP="00FF67EC">
      <w:pPr>
        <w:rPr>
          <w:b/>
          <w:sz w:val="28"/>
          <w:szCs w:val="28"/>
        </w:rPr>
      </w:pPr>
      <w:r w:rsidRPr="00DF4B02">
        <w:rPr>
          <w:b/>
          <w:sz w:val="28"/>
          <w:szCs w:val="28"/>
        </w:rPr>
        <w:t>DARE</w:t>
      </w:r>
    </w:p>
    <w:p w:rsidR="00FF67EC" w:rsidRDefault="00FF67EC" w:rsidP="00FF67EC"/>
    <w:p w:rsidR="00FF67EC" w:rsidRDefault="00FF67EC" w:rsidP="00FF67EC">
      <w:r>
        <w:t>Staff Sargent Freeborn explained that the DARE program has been taught to grade 5 and 6 students for many years, however, with the recent budget cuts of 5% equating to $5 million it was necessary to realign resources and therefore the program was cut.  Although the Committee expressed concerns about the risk of drugs increasing throughout our young population without this training, Staff Sargent Freeborn assured the Committee that education on various issues, such as bullying, bike safety, and drug abuse, will still be a subject of discussion during visits throughout the school system.  He also indicated that many of these topics are regularly already being taught in school.</w:t>
      </w:r>
    </w:p>
    <w:p w:rsidR="00FF67EC" w:rsidRDefault="00FF67EC" w:rsidP="00FF67EC">
      <w:pPr>
        <w:rPr>
          <w:sz w:val="28"/>
          <w:szCs w:val="28"/>
        </w:rPr>
      </w:pPr>
    </w:p>
    <w:p w:rsidR="00FF67EC" w:rsidRDefault="00FF67EC" w:rsidP="00FF67EC">
      <w:r w:rsidRPr="00D343E2">
        <w:t xml:space="preserve">Sheila Fisher left the </w:t>
      </w:r>
      <w:r>
        <w:t xml:space="preserve">Committee </w:t>
      </w:r>
      <w:r w:rsidRPr="00D343E2">
        <w:t>meeting.</w:t>
      </w:r>
    </w:p>
    <w:p w:rsidR="005F2E28" w:rsidRPr="00D343E2" w:rsidRDefault="005F2E28" w:rsidP="00FF67EC"/>
    <w:p w:rsidR="00FF67EC" w:rsidRDefault="00FF67EC" w:rsidP="00FF67EC">
      <w:pPr>
        <w:rPr>
          <w:b/>
          <w:sz w:val="28"/>
          <w:szCs w:val="28"/>
        </w:rPr>
      </w:pPr>
    </w:p>
    <w:p w:rsidR="00FF67EC" w:rsidRPr="00AB7AFC" w:rsidRDefault="00FF67EC" w:rsidP="00FF67EC">
      <w:pPr>
        <w:rPr>
          <w:b/>
          <w:sz w:val="28"/>
          <w:szCs w:val="28"/>
        </w:rPr>
      </w:pPr>
      <w:r w:rsidRPr="00AB7AFC">
        <w:rPr>
          <w:b/>
          <w:sz w:val="28"/>
          <w:szCs w:val="28"/>
        </w:rPr>
        <w:lastRenderedPageBreak/>
        <w:t>Destination Gander</w:t>
      </w:r>
    </w:p>
    <w:p w:rsidR="00FF67EC" w:rsidRPr="00621E85" w:rsidRDefault="00FF67EC" w:rsidP="00FF67EC"/>
    <w:p w:rsidR="00FF67EC" w:rsidRDefault="00FF67EC" w:rsidP="00FF67EC">
      <w:r w:rsidRPr="00621E85">
        <w:t xml:space="preserve">A letter was received from Destination Gander seeking permission to have an ATV parade throughout the streets of Gander during their </w:t>
      </w:r>
      <w:proofErr w:type="spellStart"/>
      <w:r w:rsidRPr="00621E85">
        <w:t>Quadapalooza</w:t>
      </w:r>
      <w:proofErr w:type="spellEnd"/>
      <w:r w:rsidRPr="00621E85">
        <w:t xml:space="preserve"> event being held from September 6</w:t>
      </w:r>
      <w:r w:rsidRPr="00621E85">
        <w:rPr>
          <w:vertAlign w:val="superscript"/>
        </w:rPr>
        <w:t>th</w:t>
      </w:r>
      <w:r w:rsidRPr="00621E85">
        <w:t>-8</w:t>
      </w:r>
      <w:r w:rsidRPr="00621E85">
        <w:rPr>
          <w:vertAlign w:val="superscript"/>
        </w:rPr>
        <w:t>th</w:t>
      </w:r>
      <w:r w:rsidRPr="00621E85">
        <w:t xml:space="preserve">, 2013.  The Fire Chief advised the </w:t>
      </w:r>
      <w:r>
        <w:t>C</w:t>
      </w:r>
      <w:r w:rsidRPr="00621E85">
        <w:t xml:space="preserve">ommittee that section 28 &amp; 29(a) of </w:t>
      </w:r>
      <w:r>
        <w:t>our</w:t>
      </w:r>
      <w:r w:rsidRPr="00621E85">
        <w:t xml:space="preserve"> current </w:t>
      </w:r>
      <w:r>
        <w:t>B</w:t>
      </w:r>
      <w:r w:rsidRPr="00621E85">
        <w:t>y</w:t>
      </w:r>
      <w:r>
        <w:t xml:space="preserve"> L</w:t>
      </w:r>
      <w:r w:rsidRPr="00621E85">
        <w:t>aw</w:t>
      </w:r>
      <w:r>
        <w:t>s and Regulations</w:t>
      </w:r>
      <w:r w:rsidRPr="00621E85">
        <w:t xml:space="preserve"> for “Motorized Snow and All – Terrain Vehicle” </w:t>
      </w:r>
      <w:r>
        <w:t>states “</w:t>
      </w:r>
      <w:r w:rsidRPr="00621E85">
        <w:t xml:space="preserve">a </w:t>
      </w:r>
      <w:r>
        <w:t>C</w:t>
      </w:r>
      <w:r w:rsidRPr="00621E85">
        <w:t>ouncil may issue a permit for the use of an ATV on a highway within a municipality, with which they have control</w:t>
      </w:r>
      <w:r>
        <w:t>”</w:t>
      </w:r>
      <w:r w:rsidRPr="00621E85">
        <w:t xml:space="preserve">. It further states </w:t>
      </w:r>
      <w:r>
        <w:t>“</w:t>
      </w:r>
      <w:r w:rsidRPr="00621E85">
        <w:t>that the organization must apply for a permit and must obey the conditions of that permit</w:t>
      </w:r>
      <w:r>
        <w:t>”</w:t>
      </w:r>
      <w:r w:rsidRPr="00621E85">
        <w:t xml:space="preserve">. With this in mind the </w:t>
      </w:r>
      <w:r>
        <w:t>C</w:t>
      </w:r>
      <w:r w:rsidRPr="00621E85">
        <w:t>ommittee has no objections to the request by Destination Gander to hold an ATV parade within the Town of Gander.</w:t>
      </w:r>
    </w:p>
    <w:p w:rsidR="00FF67EC" w:rsidRDefault="00FF67EC" w:rsidP="00FF67EC"/>
    <w:p w:rsidR="00FF67EC" w:rsidRPr="00FF67EC" w:rsidRDefault="005F2E28" w:rsidP="00FF67EC">
      <w:pPr>
        <w:rPr>
          <w:b/>
          <w:sz w:val="26"/>
          <w:szCs w:val="26"/>
        </w:rPr>
      </w:pPr>
      <w:r>
        <w:rPr>
          <w:b/>
          <w:sz w:val="26"/>
          <w:szCs w:val="26"/>
        </w:rPr>
        <w:t>Motion #13-184</w:t>
      </w:r>
    </w:p>
    <w:p w:rsidR="00FF67EC" w:rsidRPr="00FF67EC" w:rsidRDefault="00FF67EC" w:rsidP="00FF67EC">
      <w:pPr>
        <w:rPr>
          <w:b/>
          <w:sz w:val="26"/>
          <w:szCs w:val="26"/>
        </w:rPr>
      </w:pPr>
      <w:r w:rsidRPr="00FF67EC">
        <w:rPr>
          <w:b/>
          <w:sz w:val="26"/>
          <w:szCs w:val="26"/>
        </w:rPr>
        <w:t>Destination Gander</w:t>
      </w:r>
    </w:p>
    <w:p w:rsidR="00FF67EC" w:rsidRDefault="00FF67EC" w:rsidP="00FF67EC"/>
    <w:p w:rsidR="00FF67EC" w:rsidRDefault="00FF67EC" w:rsidP="00FF67EC">
      <w:r>
        <w:t xml:space="preserve">Moved by Councillor Oram and seconded by Councillor Scott that Destination Gander be permitted to hold an ATV parade throughout the streets of Gander during their </w:t>
      </w:r>
      <w:proofErr w:type="spellStart"/>
      <w:r>
        <w:t>Quadapalooza</w:t>
      </w:r>
      <w:proofErr w:type="spellEnd"/>
      <w:r>
        <w:t xml:space="preserve"> event held from September 6</w:t>
      </w:r>
      <w:r w:rsidRPr="00D73429">
        <w:rPr>
          <w:vertAlign w:val="superscript"/>
        </w:rPr>
        <w:t>th</w:t>
      </w:r>
      <w:r>
        <w:t xml:space="preserve"> – 8</w:t>
      </w:r>
      <w:r w:rsidRPr="00D73429">
        <w:rPr>
          <w:vertAlign w:val="superscript"/>
        </w:rPr>
        <w:t>th</w:t>
      </w:r>
      <w:r>
        <w:t>, 2013.</w:t>
      </w:r>
    </w:p>
    <w:p w:rsidR="00FF67EC" w:rsidRDefault="00FF67EC" w:rsidP="00FF67EC"/>
    <w:p w:rsidR="00FF67EC" w:rsidRDefault="00FF67EC" w:rsidP="00FF67EC">
      <w:r>
        <w:tab/>
      </w:r>
      <w:r>
        <w:tab/>
        <w:t>In Favour:</w:t>
      </w:r>
      <w:r>
        <w:tab/>
        <w:t>5</w:t>
      </w:r>
      <w:r>
        <w:tab/>
        <w:t>Opposing:</w:t>
      </w:r>
      <w:r>
        <w:tab/>
        <w:t>0</w:t>
      </w:r>
    </w:p>
    <w:p w:rsidR="00FF67EC" w:rsidRDefault="00FF67EC" w:rsidP="00FF67EC"/>
    <w:p w:rsidR="00FF67EC" w:rsidRDefault="00FF67EC" w:rsidP="00FF67EC">
      <w:r w:rsidRPr="00FF67EC">
        <w:rPr>
          <w:b/>
        </w:rPr>
        <w:t>Decision:</w:t>
      </w:r>
      <w:r>
        <w:tab/>
        <w:t>Motion carried.</w:t>
      </w:r>
    </w:p>
    <w:p w:rsidR="00FF67EC" w:rsidRPr="00621E85" w:rsidRDefault="00FF67EC" w:rsidP="00FF67EC"/>
    <w:p w:rsidR="00FF67EC" w:rsidRPr="008A22D5" w:rsidRDefault="00FF67EC" w:rsidP="00FF67EC">
      <w:pPr>
        <w:rPr>
          <w:b/>
          <w:sz w:val="28"/>
          <w:szCs w:val="28"/>
        </w:rPr>
      </w:pPr>
      <w:r w:rsidRPr="008A22D5">
        <w:rPr>
          <w:b/>
          <w:sz w:val="28"/>
          <w:szCs w:val="28"/>
        </w:rPr>
        <w:t>Nuisance Regulations</w:t>
      </w:r>
      <w:r>
        <w:rPr>
          <w:b/>
          <w:sz w:val="28"/>
          <w:szCs w:val="28"/>
        </w:rPr>
        <w:t xml:space="preserve"> </w:t>
      </w:r>
    </w:p>
    <w:p w:rsidR="00FF67EC" w:rsidRDefault="00FF67EC" w:rsidP="00FF67EC"/>
    <w:p w:rsidR="00FF67EC" w:rsidRDefault="00FF67EC" w:rsidP="00FF67EC">
      <w:r w:rsidRPr="00621E85">
        <w:t xml:space="preserve">The </w:t>
      </w:r>
      <w:r>
        <w:t>C</w:t>
      </w:r>
      <w:r w:rsidRPr="00621E85">
        <w:t xml:space="preserve">ommittee received a </w:t>
      </w:r>
      <w:r>
        <w:t xml:space="preserve">complaint </w:t>
      </w:r>
      <w:r w:rsidRPr="00621E85">
        <w:t xml:space="preserve">from a </w:t>
      </w:r>
      <w:r>
        <w:t xml:space="preserve">resident regarding the use of personal </w:t>
      </w:r>
      <w:r w:rsidRPr="00621E85">
        <w:t xml:space="preserve">fireworks </w:t>
      </w:r>
      <w:r>
        <w:t xml:space="preserve">close to her residence. The resident was </w:t>
      </w:r>
      <w:r w:rsidRPr="00621E85">
        <w:t>concern</w:t>
      </w:r>
      <w:r>
        <w:t>ed</w:t>
      </w:r>
      <w:r w:rsidRPr="00621E85">
        <w:t xml:space="preserve"> about the possible damage that may be done to her property. </w:t>
      </w:r>
      <w:r>
        <w:t xml:space="preserve">The letter further </w:t>
      </w:r>
      <w:r w:rsidRPr="00621E85">
        <w:t>state</w:t>
      </w:r>
      <w:r>
        <w:t>d</w:t>
      </w:r>
      <w:r w:rsidRPr="00621E85">
        <w:t xml:space="preserve"> that these fireworks are not just harmless toys, but can be very dangerous</w:t>
      </w:r>
      <w:r>
        <w:t xml:space="preserve"> and </w:t>
      </w:r>
      <w:r w:rsidRPr="00621E85">
        <w:t xml:space="preserve">was wondering if </w:t>
      </w:r>
      <w:r>
        <w:t xml:space="preserve">Council </w:t>
      </w:r>
      <w:r w:rsidRPr="00621E85">
        <w:t xml:space="preserve">has any regulations regarding the use of personal fireworks.  </w:t>
      </w:r>
    </w:p>
    <w:p w:rsidR="00FF67EC" w:rsidRDefault="00FF67EC" w:rsidP="00FF67EC"/>
    <w:p w:rsidR="00FF67EC" w:rsidRDefault="00FF67EC" w:rsidP="00FF67EC">
      <w:r w:rsidRPr="00621E85">
        <w:t xml:space="preserve">The Fire Chief did point out that there is a regulation under the “Nuisance Regulations” section 5 which states, “No person shall create a noise within the boundaries of the town through the use of firearms, fireworks or other similar noise making devices, except as may be approved by </w:t>
      </w:r>
      <w:r>
        <w:t>C</w:t>
      </w:r>
      <w:r w:rsidRPr="00621E85">
        <w:t xml:space="preserve">ouncil and subject to the approval of </w:t>
      </w:r>
      <w:r>
        <w:t>l</w:t>
      </w:r>
      <w:r w:rsidRPr="00621E85">
        <w:t xml:space="preserve">aw </w:t>
      </w:r>
      <w:r>
        <w:t>e</w:t>
      </w:r>
      <w:r w:rsidRPr="00621E85">
        <w:t>nforcement or other regulatory agencies.</w:t>
      </w:r>
      <w:r>
        <w:t>”</w:t>
      </w:r>
      <w:r w:rsidRPr="00621E85">
        <w:t xml:space="preserve"> The </w:t>
      </w:r>
      <w:r>
        <w:t>F</w:t>
      </w:r>
      <w:r w:rsidRPr="00621E85">
        <w:t xml:space="preserve">ire </w:t>
      </w:r>
      <w:r>
        <w:t>C</w:t>
      </w:r>
      <w:r w:rsidRPr="00621E85">
        <w:t xml:space="preserve">hief also stated that during times that the forest fire index is high or extreme that the use of fireworks could also prove to be dangerous. </w:t>
      </w:r>
    </w:p>
    <w:p w:rsidR="00FF67EC" w:rsidRDefault="00FF67EC" w:rsidP="00FF67EC"/>
    <w:p w:rsidR="00FF67EC" w:rsidRDefault="00FF67EC" w:rsidP="00FF67EC">
      <w:r>
        <w:t>There were differing opinions from the two Committee members present and no recommendation is being made to Council on whether or not to change the Regulations to permit the use of Fireworks.  At this time, I would like to provide notice that I will be introducing a motion at the next Council Meeting to amend the Nuisance Regulations to permit use of fireworks.</w:t>
      </w:r>
    </w:p>
    <w:p w:rsidR="00FF67EC" w:rsidRDefault="00FF67EC" w:rsidP="00FF67EC"/>
    <w:p w:rsidR="00FF67EC" w:rsidRPr="008A22D5" w:rsidRDefault="00FF67EC" w:rsidP="00FF67EC">
      <w:pPr>
        <w:rPr>
          <w:b/>
          <w:sz w:val="28"/>
          <w:szCs w:val="28"/>
        </w:rPr>
      </w:pPr>
      <w:r w:rsidRPr="008A22D5">
        <w:rPr>
          <w:b/>
          <w:sz w:val="28"/>
          <w:szCs w:val="28"/>
        </w:rPr>
        <w:lastRenderedPageBreak/>
        <w:t>Environment and Conservation</w:t>
      </w:r>
    </w:p>
    <w:p w:rsidR="00FF67EC" w:rsidRDefault="00FF67EC" w:rsidP="00FF67EC"/>
    <w:p w:rsidR="00FF67EC" w:rsidRDefault="00FF67EC" w:rsidP="00FF67EC">
      <w:r w:rsidRPr="00621E85">
        <w:t xml:space="preserve">The </w:t>
      </w:r>
      <w:r>
        <w:t>C</w:t>
      </w:r>
      <w:r w:rsidRPr="00621E85">
        <w:t>ommittee received a letter from the Multi-Materials Stewardship Board</w:t>
      </w:r>
      <w:r>
        <w:t xml:space="preserve"> (MMSB)</w:t>
      </w:r>
      <w:r w:rsidRPr="00621E85">
        <w:t xml:space="preserve"> asking if the </w:t>
      </w:r>
      <w:r>
        <w:t>t</w:t>
      </w:r>
      <w:r w:rsidRPr="00621E85">
        <w:t>own would like to participate in an Illegal Dumping Surveillance Assistance Program</w:t>
      </w:r>
      <w:r>
        <w:t>. MMSB</w:t>
      </w:r>
      <w:r w:rsidRPr="00621E85">
        <w:t xml:space="preserve"> </w:t>
      </w:r>
      <w:r>
        <w:t xml:space="preserve">will </w:t>
      </w:r>
      <w:r w:rsidRPr="00621E85">
        <w:t xml:space="preserve">provide the equipment and training necessary to implement effective illegal dumping surveillance and enforcement programs within communities. After some discussion it was felt that </w:t>
      </w:r>
      <w:r>
        <w:t>we are not receiving enough complaints to introduce this program.</w:t>
      </w:r>
      <w:r w:rsidRPr="00621E85" w:rsidDel="00FF5E6D">
        <w:t xml:space="preserve"> </w:t>
      </w:r>
    </w:p>
    <w:p w:rsidR="00FF67EC" w:rsidRDefault="00FF67EC" w:rsidP="00FF67EC"/>
    <w:p w:rsidR="00FF67EC" w:rsidRPr="008A22D5" w:rsidRDefault="00FF67EC" w:rsidP="00FF67EC">
      <w:pPr>
        <w:rPr>
          <w:b/>
          <w:sz w:val="28"/>
          <w:szCs w:val="28"/>
        </w:rPr>
      </w:pPr>
      <w:r w:rsidRPr="008A22D5">
        <w:rPr>
          <w:b/>
          <w:sz w:val="28"/>
          <w:szCs w:val="28"/>
        </w:rPr>
        <w:t>Road Closures</w:t>
      </w:r>
    </w:p>
    <w:p w:rsidR="00FF67EC" w:rsidRDefault="00FF67EC" w:rsidP="00FF67EC"/>
    <w:p w:rsidR="00FF67EC" w:rsidRDefault="00FF67EC" w:rsidP="00FF67EC">
      <w:r w:rsidRPr="00621E85">
        <w:t xml:space="preserve">The </w:t>
      </w:r>
      <w:r>
        <w:t>C</w:t>
      </w:r>
      <w:r w:rsidRPr="00621E85">
        <w:t xml:space="preserve">ommittee </w:t>
      </w:r>
      <w:r>
        <w:t xml:space="preserve">reviewed a request </w:t>
      </w:r>
      <w:r w:rsidRPr="00621E85">
        <w:t xml:space="preserve">from the engineering department </w:t>
      </w:r>
      <w:r>
        <w:t>regarding</w:t>
      </w:r>
      <w:r w:rsidRPr="00621E85">
        <w:t xml:space="preserve"> the </w:t>
      </w:r>
      <w:r>
        <w:t xml:space="preserve">necessity </w:t>
      </w:r>
      <w:r w:rsidRPr="00621E85">
        <w:t xml:space="preserve">of road closures due to street reconstruction </w:t>
      </w:r>
      <w:r>
        <w:t xml:space="preserve">and installation of services. </w:t>
      </w:r>
    </w:p>
    <w:p w:rsidR="00FF67EC" w:rsidRDefault="00FF67EC" w:rsidP="00FF67EC"/>
    <w:p w:rsidR="00FF67EC" w:rsidRPr="00FF67EC" w:rsidRDefault="005F2E28" w:rsidP="00FF67EC">
      <w:pPr>
        <w:rPr>
          <w:b/>
          <w:sz w:val="26"/>
          <w:szCs w:val="26"/>
        </w:rPr>
      </w:pPr>
      <w:r>
        <w:rPr>
          <w:b/>
          <w:sz w:val="26"/>
          <w:szCs w:val="26"/>
        </w:rPr>
        <w:t>Motion #13-185</w:t>
      </w:r>
    </w:p>
    <w:p w:rsidR="00FF67EC" w:rsidRPr="00FF67EC" w:rsidRDefault="00FF67EC" w:rsidP="00FF67EC">
      <w:pPr>
        <w:rPr>
          <w:b/>
          <w:sz w:val="26"/>
          <w:szCs w:val="26"/>
        </w:rPr>
      </w:pPr>
      <w:r w:rsidRPr="00FF67EC">
        <w:rPr>
          <w:b/>
          <w:sz w:val="26"/>
          <w:szCs w:val="26"/>
        </w:rPr>
        <w:t>Road Closures</w:t>
      </w:r>
    </w:p>
    <w:p w:rsidR="00FF67EC" w:rsidRDefault="00FF67EC" w:rsidP="00FF67EC"/>
    <w:p w:rsidR="00FF67EC" w:rsidRDefault="00FF67EC" w:rsidP="00FF67EC">
      <w:r>
        <w:t>Moved by Councillor Oram and seconded by Councillor Parrott</w:t>
      </w:r>
      <w:r w:rsidRPr="00621E85">
        <w:t xml:space="preserve"> approval</w:t>
      </w:r>
      <w:r>
        <w:t xml:space="preserve">, </w:t>
      </w:r>
      <w:r w:rsidRPr="00621E85">
        <w:t xml:space="preserve">as per section 166 of the Municipalities Act, 1999, to close the </w:t>
      </w:r>
      <w:r>
        <w:t xml:space="preserve">following </w:t>
      </w:r>
      <w:r w:rsidRPr="00621E85">
        <w:t>streets on a periodic basis to assist with the street reconstruction</w:t>
      </w:r>
      <w:r>
        <w:t xml:space="preserve"> and installation of services as follows:</w:t>
      </w:r>
    </w:p>
    <w:p w:rsidR="00FF67EC" w:rsidRDefault="00FF67EC" w:rsidP="00FF67EC"/>
    <w:p w:rsidR="00FF67EC" w:rsidRDefault="00FF67EC" w:rsidP="00FF67EC">
      <w:pPr>
        <w:pStyle w:val="ListParagraph"/>
        <w:numPr>
          <w:ilvl w:val="0"/>
          <w:numId w:val="47"/>
        </w:numPr>
        <w:contextualSpacing w:val="0"/>
        <w:jc w:val="left"/>
      </w:pPr>
      <w:r>
        <w:t>Airport Boulevard – Byrd Avenue - Morgan Drive</w:t>
      </w:r>
    </w:p>
    <w:p w:rsidR="00FF67EC" w:rsidRDefault="00FF67EC" w:rsidP="00FF67EC">
      <w:pPr>
        <w:pStyle w:val="ListParagraph"/>
        <w:numPr>
          <w:ilvl w:val="0"/>
          <w:numId w:val="47"/>
        </w:numPr>
        <w:contextualSpacing w:val="0"/>
        <w:jc w:val="left"/>
      </w:pPr>
      <w:r>
        <w:t xml:space="preserve">Roe Avenue – First 200m on Roe from Cooper Boulevard </w:t>
      </w:r>
    </w:p>
    <w:p w:rsidR="00FF67EC" w:rsidRDefault="00FF67EC" w:rsidP="00FF67EC">
      <w:pPr>
        <w:pStyle w:val="ListParagraph"/>
        <w:numPr>
          <w:ilvl w:val="0"/>
          <w:numId w:val="47"/>
        </w:numPr>
        <w:contextualSpacing w:val="0"/>
        <w:jc w:val="left"/>
      </w:pPr>
      <w:r>
        <w:t>Hamilton Street</w:t>
      </w:r>
    </w:p>
    <w:p w:rsidR="00FF67EC" w:rsidRDefault="00FF67EC" w:rsidP="00FF67EC">
      <w:pPr>
        <w:pStyle w:val="ListParagraph"/>
        <w:numPr>
          <w:ilvl w:val="0"/>
          <w:numId w:val="47"/>
        </w:numPr>
        <w:contextualSpacing w:val="0"/>
        <w:jc w:val="left"/>
      </w:pPr>
      <w:r>
        <w:t>Rowsell Boulevard – Magee Road - McGrath Place</w:t>
      </w:r>
    </w:p>
    <w:p w:rsidR="00FF67EC" w:rsidRDefault="00FF67EC" w:rsidP="00FF67EC">
      <w:pPr>
        <w:pStyle w:val="ListParagraph"/>
        <w:numPr>
          <w:ilvl w:val="0"/>
          <w:numId w:val="47"/>
        </w:numPr>
        <w:contextualSpacing w:val="0"/>
        <w:jc w:val="left"/>
      </w:pPr>
      <w:r>
        <w:t>Memorial Drive – Lothian Court - Cooper Boulevard</w:t>
      </w:r>
    </w:p>
    <w:p w:rsidR="00FF67EC" w:rsidRDefault="00FF67EC" w:rsidP="00FF67EC">
      <w:pPr>
        <w:pStyle w:val="ListParagraph"/>
        <w:numPr>
          <w:ilvl w:val="0"/>
          <w:numId w:val="47"/>
        </w:numPr>
        <w:contextualSpacing w:val="0"/>
        <w:jc w:val="left"/>
      </w:pPr>
      <w:r>
        <w:t>Cooper Boulevard.</w:t>
      </w:r>
    </w:p>
    <w:p w:rsidR="00FF67EC" w:rsidRDefault="00FF67EC" w:rsidP="00FF67EC">
      <w:pPr>
        <w:jc w:val="left"/>
      </w:pPr>
    </w:p>
    <w:p w:rsidR="00FF67EC" w:rsidRDefault="00FF67EC" w:rsidP="00FF67EC">
      <w:pPr>
        <w:ind w:left="1080" w:firstLine="360"/>
        <w:jc w:val="left"/>
      </w:pPr>
      <w:r>
        <w:t>In Favour:</w:t>
      </w:r>
      <w:r>
        <w:tab/>
        <w:t>5</w:t>
      </w:r>
      <w:r>
        <w:tab/>
        <w:t>Opposing:</w:t>
      </w:r>
      <w:r>
        <w:tab/>
        <w:t>0</w:t>
      </w:r>
    </w:p>
    <w:p w:rsidR="00FF67EC" w:rsidRDefault="00FF67EC" w:rsidP="00FF67EC">
      <w:pPr>
        <w:ind w:left="1080"/>
        <w:jc w:val="left"/>
      </w:pPr>
    </w:p>
    <w:p w:rsidR="00FF67EC" w:rsidRDefault="00FF67EC" w:rsidP="00FF67EC">
      <w:pPr>
        <w:jc w:val="left"/>
      </w:pPr>
      <w:r w:rsidRPr="00FF67EC">
        <w:rPr>
          <w:b/>
        </w:rPr>
        <w:t>Decision:</w:t>
      </w:r>
      <w:r>
        <w:tab/>
        <w:t>Motion carried.</w:t>
      </w:r>
    </w:p>
    <w:p w:rsidR="00FF67EC" w:rsidRDefault="00FF67EC" w:rsidP="00FF67EC">
      <w:pPr>
        <w:jc w:val="left"/>
      </w:pPr>
    </w:p>
    <w:p w:rsidR="00FF67EC" w:rsidRDefault="00FF67EC" w:rsidP="00FF67EC">
      <w:pPr>
        <w:jc w:val="left"/>
      </w:pPr>
      <w:r>
        <w:t>The Fire Chief left the Committee meeting.</w:t>
      </w:r>
    </w:p>
    <w:p w:rsidR="00FF67EC" w:rsidRDefault="00FF67EC" w:rsidP="00FF67EC">
      <w:pPr>
        <w:jc w:val="left"/>
      </w:pPr>
    </w:p>
    <w:p w:rsidR="00FF67EC" w:rsidRDefault="00FF67EC" w:rsidP="00FF67EC">
      <w:pPr>
        <w:jc w:val="left"/>
      </w:pPr>
      <w:r>
        <w:t>The HR Supervisor joined the Committee meeting.</w:t>
      </w:r>
    </w:p>
    <w:p w:rsidR="00FF67EC" w:rsidRDefault="00FF67EC" w:rsidP="00FF67EC">
      <w:pPr>
        <w:jc w:val="left"/>
      </w:pPr>
    </w:p>
    <w:p w:rsidR="00FF67EC" w:rsidRPr="005211DD" w:rsidRDefault="00FF67EC" w:rsidP="00FF67EC">
      <w:pPr>
        <w:jc w:val="left"/>
        <w:rPr>
          <w:b/>
          <w:u w:val="single"/>
        </w:rPr>
      </w:pPr>
      <w:r w:rsidRPr="005211DD">
        <w:rPr>
          <w:b/>
          <w:u w:val="single"/>
        </w:rPr>
        <w:t>HUMAN RESOURCES</w:t>
      </w:r>
    </w:p>
    <w:p w:rsidR="00FF67EC" w:rsidRDefault="00FF67EC" w:rsidP="00FF67EC"/>
    <w:p w:rsidR="00FF67EC" w:rsidRPr="00DF4B02" w:rsidRDefault="00FF67EC" w:rsidP="00FF67EC">
      <w:pPr>
        <w:rPr>
          <w:b/>
          <w:sz w:val="28"/>
          <w:szCs w:val="28"/>
        </w:rPr>
      </w:pPr>
      <w:r w:rsidRPr="00DF4B02">
        <w:rPr>
          <w:b/>
          <w:sz w:val="28"/>
          <w:szCs w:val="28"/>
        </w:rPr>
        <w:t>Election</w:t>
      </w:r>
      <w:r>
        <w:rPr>
          <w:b/>
          <w:sz w:val="28"/>
          <w:szCs w:val="28"/>
        </w:rPr>
        <w:t xml:space="preserve"> Dates</w:t>
      </w:r>
    </w:p>
    <w:p w:rsidR="00FF67EC" w:rsidRDefault="00FF67EC" w:rsidP="00FF67EC"/>
    <w:p w:rsidR="00FF67EC" w:rsidRDefault="00FF67EC" w:rsidP="00FF67EC">
      <w:r>
        <w:t>The Committee was advised that as per the Municipal Elections Act the following dates are recommended to be set for the upcoming Elections which will be held on September 24th:</w:t>
      </w:r>
    </w:p>
    <w:p w:rsidR="00FF67EC" w:rsidRDefault="00FF67EC" w:rsidP="00FF67EC"/>
    <w:p w:rsidR="005F2E28" w:rsidRDefault="005F2E28" w:rsidP="00FF67EC"/>
    <w:p w:rsidR="00FF67EC" w:rsidRDefault="00FF67EC" w:rsidP="00FF67EC">
      <w:r>
        <w:lastRenderedPageBreak/>
        <w:t>Nomination Dates August 28 and 29 from 9:00</w:t>
      </w:r>
      <w:proofErr w:type="gramStart"/>
      <w:r>
        <w:t>am</w:t>
      </w:r>
      <w:proofErr w:type="gramEnd"/>
      <w:r>
        <w:t xml:space="preserve"> to 4:00pm</w:t>
      </w:r>
    </w:p>
    <w:p w:rsidR="00FF67EC" w:rsidRDefault="00FF67EC" w:rsidP="00FF67EC">
      <w:r>
        <w:t>Advance Poll September 14 from 8:00</w:t>
      </w:r>
      <w:proofErr w:type="gramStart"/>
      <w:r>
        <w:t>am</w:t>
      </w:r>
      <w:proofErr w:type="gramEnd"/>
      <w:r>
        <w:t xml:space="preserve"> to 8:00pm</w:t>
      </w:r>
    </w:p>
    <w:p w:rsidR="009D4711" w:rsidRDefault="009D4711" w:rsidP="00FF67EC"/>
    <w:p w:rsidR="009D4711" w:rsidRPr="009D4711" w:rsidRDefault="009D4711" w:rsidP="00FF67EC">
      <w:pPr>
        <w:rPr>
          <w:b/>
          <w:sz w:val="26"/>
          <w:szCs w:val="26"/>
        </w:rPr>
      </w:pPr>
      <w:r w:rsidRPr="009D4711">
        <w:rPr>
          <w:b/>
          <w:sz w:val="26"/>
          <w:szCs w:val="26"/>
        </w:rPr>
        <w:t>Motion #13-18</w:t>
      </w:r>
      <w:r w:rsidR="005F2E28">
        <w:rPr>
          <w:b/>
          <w:sz w:val="26"/>
          <w:szCs w:val="26"/>
        </w:rPr>
        <w:t>6</w:t>
      </w:r>
    </w:p>
    <w:p w:rsidR="009D4711" w:rsidRPr="009D4711" w:rsidRDefault="009D4711" w:rsidP="00FF67EC">
      <w:pPr>
        <w:rPr>
          <w:b/>
          <w:sz w:val="26"/>
          <w:szCs w:val="26"/>
        </w:rPr>
      </w:pPr>
      <w:r w:rsidRPr="009D4711">
        <w:rPr>
          <w:b/>
          <w:sz w:val="26"/>
          <w:szCs w:val="26"/>
        </w:rPr>
        <w:t>Nomination Dates – Municipal Election</w:t>
      </w:r>
    </w:p>
    <w:p w:rsidR="00FF67EC" w:rsidRPr="009D4711" w:rsidRDefault="00FF67EC" w:rsidP="00FF67EC">
      <w:pPr>
        <w:rPr>
          <w:b/>
          <w:sz w:val="26"/>
          <w:szCs w:val="26"/>
        </w:rPr>
      </w:pPr>
    </w:p>
    <w:p w:rsidR="00FF67EC" w:rsidRDefault="009D4711" w:rsidP="00FF67EC">
      <w:r>
        <w:t>Moved by Councillor Oram and seconded by Councillor Scott</w:t>
      </w:r>
      <w:r w:rsidR="00FF67EC">
        <w:t xml:space="preserve"> that nomination dates for the Municipal Election be set for August 28</w:t>
      </w:r>
      <w:r w:rsidR="00FF67EC" w:rsidRPr="00DE7893">
        <w:rPr>
          <w:vertAlign w:val="superscript"/>
        </w:rPr>
        <w:t>th</w:t>
      </w:r>
      <w:r w:rsidR="00FF67EC">
        <w:t xml:space="preserve"> and 29</w:t>
      </w:r>
      <w:r w:rsidR="00FF67EC" w:rsidRPr="00DE7893">
        <w:rPr>
          <w:vertAlign w:val="superscript"/>
        </w:rPr>
        <w:t>th</w:t>
      </w:r>
      <w:r w:rsidR="00FF67EC">
        <w:t>.</w:t>
      </w:r>
    </w:p>
    <w:p w:rsidR="009D4711" w:rsidRDefault="009D4711" w:rsidP="00FF67EC"/>
    <w:p w:rsidR="009D4711" w:rsidRDefault="009D4711" w:rsidP="00FF67EC">
      <w:r>
        <w:tab/>
      </w:r>
      <w:r>
        <w:tab/>
        <w:t>In Favour:</w:t>
      </w:r>
      <w:r>
        <w:tab/>
        <w:t>5</w:t>
      </w:r>
      <w:r>
        <w:tab/>
        <w:t>Opposing:</w:t>
      </w:r>
      <w:r>
        <w:tab/>
        <w:t>0</w:t>
      </w:r>
    </w:p>
    <w:p w:rsidR="009D4711" w:rsidRDefault="009D4711" w:rsidP="00FF67EC"/>
    <w:p w:rsidR="009D4711" w:rsidRDefault="009D4711" w:rsidP="00FF67EC">
      <w:r w:rsidRPr="009D4711">
        <w:rPr>
          <w:b/>
        </w:rPr>
        <w:t>Decision:</w:t>
      </w:r>
      <w:r>
        <w:tab/>
        <w:t>Motion carried.</w:t>
      </w:r>
    </w:p>
    <w:p w:rsidR="009D4711" w:rsidRDefault="009D4711" w:rsidP="00FF67EC"/>
    <w:p w:rsidR="009D4711" w:rsidRPr="009D4711" w:rsidRDefault="005F2E28" w:rsidP="00FF67EC">
      <w:pPr>
        <w:rPr>
          <w:b/>
          <w:sz w:val="26"/>
          <w:szCs w:val="26"/>
        </w:rPr>
      </w:pPr>
      <w:r>
        <w:rPr>
          <w:b/>
          <w:sz w:val="26"/>
          <w:szCs w:val="26"/>
        </w:rPr>
        <w:t>Motion #13-187</w:t>
      </w:r>
    </w:p>
    <w:p w:rsidR="009D4711" w:rsidRPr="009D4711" w:rsidRDefault="009D4711" w:rsidP="00FF67EC">
      <w:pPr>
        <w:rPr>
          <w:b/>
          <w:sz w:val="26"/>
          <w:szCs w:val="26"/>
        </w:rPr>
      </w:pPr>
      <w:r w:rsidRPr="009D4711">
        <w:rPr>
          <w:b/>
          <w:sz w:val="26"/>
          <w:szCs w:val="26"/>
        </w:rPr>
        <w:t>Advance Poll – Municipal Election</w:t>
      </w:r>
    </w:p>
    <w:p w:rsidR="00FF67EC" w:rsidRDefault="00FF67EC" w:rsidP="00FF67EC"/>
    <w:p w:rsidR="00FF67EC" w:rsidRDefault="009D4711" w:rsidP="00FF67EC">
      <w:r>
        <w:t>Moved by Councillor Oram and seconded by Councillor Blundon</w:t>
      </w:r>
      <w:r w:rsidR="00FF67EC">
        <w:t xml:space="preserve"> that the date for the Advance Poll be set for September 14, 2013.</w:t>
      </w:r>
    </w:p>
    <w:p w:rsidR="009D4711" w:rsidRDefault="009D4711" w:rsidP="00FF67EC"/>
    <w:p w:rsidR="009D4711" w:rsidRDefault="009D4711" w:rsidP="00FF67EC">
      <w:r>
        <w:tab/>
      </w:r>
      <w:r>
        <w:tab/>
        <w:t>In Favour:</w:t>
      </w:r>
      <w:r>
        <w:tab/>
        <w:t>5</w:t>
      </w:r>
      <w:r>
        <w:tab/>
        <w:t>Opposing:</w:t>
      </w:r>
      <w:r>
        <w:tab/>
        <w:t>0</w:t>
      </w:r>
    </w:p>
    <w:p w:rsidR="009D4711" w:rsidRDefault="009D4711" w:rsidP="00FF67EC"/>
    <w:p w:rsidR="009D4711" w:rsidRDefault="009D4711" w:rsidP="00FF67EC">
      <w:r w:rsidRPr="009D4711">
        <w:rPr>
          <w:b/>
        </w:rPr>
        <w:t>Decision:</w:t>
      </w:r>
      <w:r>
        <w:tab/>
        <w:t>Motion carried.</w:t>
      </w:r>
    </w:p>
    <w:p w:rsidR="00FF67EC" w:rsidRDefault="00FF67EC" w:rsidP="00FF67EC"/>
    <w:p w:rsidR="00FF67EC" w:rsidRDefault="00FF67EC" w:rsidP="00FF67EC">
      <w:r>
        <w:t>Anyone requesting further information on the Nomination process or on the requirements of being a Councillor is encouraged to call the Town Clerk at 651-5900.</w:t>
      </w:r>
    </w:p>
    <w:p w:rsidR="00FF67EC" w:rsidRDefault="00FF67EC" w:rsidP="00FF67EC"/>
    <w:p w:rsidR="00FF67EC" w:rsidRPr="00DF4B02" w:rsidRDefault="00FF67EC" w:rsidP="00FF67EC">
      <w:pPr>
        <w:rPr>
          <w:b/>
          <w:sz w:val="28"/>
          <w:szCs w:val="28"/>
        </w:rPr>
      </w:pPr>
      <w:r w:rsidRPr="00DF4B02">
        <w:rPr>
          <w:b/>
          <w:sz w:val="28"/>
          <w:szCs w:val="28"/>
        </w:rPr>
        <w:t>Retirement Notice</w:t>
      </w:r>
    </w:p>
    <w:p w:rsidR="00FF67EC" w:rsidRDefault="00FF67EC" w:rsidP="00FF67EC"/>
    <w:p w:rsidR="00FF67EC" w:rsidRDefault="00FF67EC" w:rsidP="00FF67EC">
      <w:r>
        <w:t xml:space="preserve">The HR Supervisor advised that under </w:t>
      </w:r>
      <w:proofErr w:type="spellStart"/>
      <w:r>
        <w:t>Labour</w:t>
      </w:r>
      <w:proofErr w:type="spellEnd"/>
      <w:r>
        <w:t xml:space="preserve"> Standards an employee can retire without notice upon reaching the age of retirement, which </w:t>
      </w:r>
      <w:proofErr w:type="gramStart"/>
      <w:r>
        <w:t>is</w:t>
      </w:r>
      <w:proofErr w:type="gramEnd"/>
      <w:r>
        <w:t xml:space="preserve"> 55.  As failure to give notice causes operational issues, it is recommended that Council adopt a policy indicating that an employee must give a minimum of three weeks retirement notice.</w:t>
      </w:r>
    </w:p>
    <w:p w:rsidR="00891D92" w:rsidRDefault="00891D92" w:rsidP="00FF67EC"/>
    <w:p w:rsidR="00891D92" w:rsidRPr="00891D92" w:rsidRDefault="005F2E28" w:rsidP="00FF67EC">
      <w:pPr>
        <w:rPr>
          <w:b/>
          <w:sz w:val="26"/>
          <w:szCs w:val="26"/>
        </w:rPr>
      </w:pPr>
      <w:r>
        <w:rPr>
          <w:b/>
          <w:sz w:val="26"/>
          <w:szCs w:val="26"/>
        </w:rPr>
        <w:t>Motion #13-188</w:t>
      </w:r>
    </w:p>
    <w:p w:rsidR="00891D92" w:rsidRDefault="00891D92" w:rsidP="00FF67EC">
      <w:r w:rsidRPr="00891D92">
        <w:rPr>
          <w:b/>
          <w:sz w:val="26"/>
          <w:szCs w:val="26"/>
        </w:rPr>
        <w:t>Retirement Notice</w:t>
      </w:r>
    </w:p>
    <w:p w:rsidR="00FF67EC" w:rsidRDefault="00FF67EC" w:rsidP="00FF67EC"/>
    <w:p w:rsidR="00FF67EC" w:rsidRDefault="00891D92" w:rsidP="00FF67EC">
      <w:r>
        <w:t>Moved by Councillor Oram and seconded by Councillor Scott</w:t>
      </w:r>
      <w:r w:rsidR="00FF67EC">
        <w:t xml:space="preserve"> that the MOU for all non-unionized staff be amended to require all staff to provide a minimum of three weeks’ notice of their intention to retire.</w:t>
      </w:r>
    </w:p>
    <w:p w:rsidR="00891D92" w:rsidRDefault="00891D92" w:rsidP="00FF67EC"/>
    <w:p w:rsidR="00891D92" w:rsidRDefault="00891D92" w:rsidP="00FF67EC">
      <w:r>
        <w:tab/>
      </w:r>
      <w:r>
        <w:tab/>
        <w:t>In Favour:</w:t>
      </w:r>
      <w:r>
        <w:tab/>
        <w:t>5</w:t>
      </w:r>
      <w:r>
        <w:tab/>
        <w:t>Opposing:</w:t>
      </w:r>
      <w:r>
        <w:tab/>
        <w:t>0</w:t>
      </w:r>
    </w:p>
    <w:p w:rsidR="00891D92" w:rsidRDefault="00891D92" w:rsidP="00FF67EC"/>
    <w:p w:rsidR="00891D92" w:rsidRDefault="00891D92" w:rsidP="00FF67EC">
      <w:r w:rsidRPr="00891D92">
        <w:rPr>
          <w:b/>
        </w:rPr>
        <w:t>Decision:</w:t>
      </w:r>
      <w:r>
        <w:tab/>
        <w:t>Motion carried.</w:t>
      </w:r>
    </w:p>
    <w:p w:rsidR="000764E4" w:rsidRPr="000764E4" w:rsidRDefault="000764E4" w:rsidP="000764E4">
      <w:pPr>
        <w:rPr>
          <w:b/>
          <w:bCs/>
          <w:sz w:val="28"/>
          <w:szCs w:val="28"/>
        </w:rPr>
      </w:pPr>
      <w:r w:rsidRPr="000764E4">
        <w:rPr>
          <w:b/>
          <w:bCs/>
          <w:sz w:val="28"/>
          <w:szCs w:val="28"/>
        </w:rPr>
        <w:lastRenderedPageBreak/>
        <w:t xml:space="preserve">Slow Down For Road Crews </w:t>
      </w:r>
    </w:p>
    <w:p w:rsidR="000764E4" w:rsidRPr="000764E4" w:rsidRDefault="000764E4" w:rsidP="000764E4">
      <w:pPr>
        <w:rPr>
          <w:sz w:val="28"/>
          <w:szCs w:val="28"/>
        </w:rPr>
      </w:pPr>
    </w:p>
    <w:p w:rsidR="000764E4" w:rsidRDefault="000764E4" w:rsidP="000764E4">
      <w:r>
        <w:t>A fatal accident in western Newfoundland, which claimed the life of one highway worker and injured another, underscores the inherent dangers of road maintenance and the need for increased awareness and caution among motorists.</w:t>
      </w:r>
    </w:p>
    <w:p w:rsidR="000764E4" w:rsidRDefault="000764E4" w:rsidP="000764E4"/>
    <w:p w:rsidR="000764E4" w:rsidRDefault="000764E4" w:rsidP="000764E4">
      <w:r>
        <w:t xml:space="preserve">In addition to routine line painting, the Town of Gander and private contractors are currently engaged in several major construction projects throughout the community. Warning signs are posted at all approaches to work sites and </w:t>
      </w:r>
      <w:proofErr w:type="spellStart"/>
      <w:r>
        <w:t>flagpersons</w:t>
      </w:r>
      <w:proofErr w:type="spellEnd"/>
      <w:r>
        <w:t xml:space="preserve"> are often deployed in active traffic lanes where diversions are required; </w:t>
      </w:r>
      <w:r>
        <w:rPr>
          <w:b/>
          <w:bCs/>
        </w:rPr>
        <w:t>drivers are urged to slow down and proceed with extreme caution when approaching and passing road crews</w:t>
      </w:r>
      <w:r>
        <w:t>.</w:t>
      </w:r>
    </w:p>
    <w:p w:rsidR="000764E4" w:rsidRDefault="000764E4" w:rsidP="000764E4"/>
    <w:p w:rsidR="000764E4" w:rsidRDefault="000764E4" w:rsidP="000764E4">
      <w:r>
        <w:t>Police are monitoring work sites for unsafe driving practices and charges will be filed where appropriate.</w:t>
      </w:r>
    </w:p>
    <w:p w:rsidR="000764E4" w:rsidRDefault="000764E4"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EE627E">
      <w:r>
        <w:t xml:space="preserve">The Parks and Recreation Committee </w:t>
      </w:r>
      <w:proofErr w:type="gramStart"/>
      <w:r>
        <w:t>was</w:t>
      </w:r>
      <w:proofErr w:type="gramEnd"/>
      <w:r>
        <w:t xml:space="preserve"> held on </w:t>
      </w:r>
      <w:r w:rsidR="00776F1D">
        <w:t xml:space="preserve">June </w:t>
      </w:r>
      <w:r w:rsidR="00EE627E">
        <w:t>25</w:t>
      </w:r>
      <w:r w:rsidR="003C033A">
        <w:t>, 2013</w:t>
      </w:r>
      <w:r>
        <w:t>.  The meeting was chaired by</w:t>
      </w:r>
      <w:r w:rsidRPr="0017420B">
        <w:t xml:space="preserve"> </w:t>
      </w:r>
      <w:r w:rsidR="00EE627E">
        <w:t>D. Blundon</w:t>
      </w:r>
      <w:r w:rsidR="00776F1D">
        <w:t>,</w:t>
      </w:r>
      <w:r w:rsidR="00A4310C">
        <w:t xml:space="preserve"> Councillor</w:t>
      </w:r>
      <w:r>
        <w:t>.  Other members present included:</w:t>
      </w:r>
      <w:r w:rsidR="00CB1D48">
        <w:t xml:space="preserve"> </w:t>
      </w:r>
      <w:r w:rsidR="00C9002F">
        <w:t xml:space="preserve"> </w:t>
      </w:r>
      <w:r w:rsidR="00EE627E">
        <w:t xml:space="preserve">A. Scott, Councillor; </w:t>
      </w:r>
      <w:r w:rsidR="00A4310C">
        <w:t xml:space="preserve">Z. Tucker, Deputy Mayor; </w:t>
      </w:r>
      <w:r w:rsidR="006E36D8">
        <w:t>D. Deschamps, Director of Rec</w:t>
      </w:r>
      <w:r w:rsidR="00A4310C">
        <w:t>r</w:t>
      </w:r>
      <w:r w:rsidR="00776F1D">
        <w:t>eation and Community Services</w:t>
      </w:r>
      <w:r w:rsidR="00EE627E">
        <w:t>; J. Blackwood, Director of Municipal Works &amp; Services; B. Freeborn, Administrative Assistant; J. Turner, CAO.</w:t>
      </w:r>
    </w:p>
    <w:p w:rsidR="00CA343A" w:rsidRDefault="00B1563D" w:rsidP="00776F1D">
      <w:r>
        <w:t>The following items were discussed:</w:t>
      </w:r>
    </w:p>
    <w:p w:rsidR="00654BC5" w:rsidRDefault="00654BC5" w:rsidP="00776F1D"/>
    <w:p w:rsidR="00247017" w:rsidRPr="003749B7" w:rsidRDefault="00247017" w:rsidP="00247017">
      <w:pPr>
        <w:spacing w:line="360" w:lineRule="auto"/>
        <w:rPr>
          <w:sz w:val="28"/>
          <w:szCs w:val="28"/>
        </w:rPr>
      </w:pPr>
      <w:r>
        <w:rPr>
          <w:b/>
          <w:sz w:val="28"/>
          <w:szCs w:val="28"/>
        </w:rPr>
        <w:t xml:space="preserve">Community </w:t>
      </w:r>
      <w:proofErr w:type="spellStart"/>
      <w:r>
        <w:rPr>
          <w:b/>
          <w:sz w:val="28"/>
          <w:szCs w:val="28"/>
        </w:rPr>
        <w:t>T’Railway</w:t>
      </w:r>
      <w:proofErr w:type="spellEnd"/>
    </w:p>
    <w:p w:rsidR="00247017" w:rsidRDefault="00247017" w:rsidP="00247017">
      <w:r>
        <w:t>The Director advised that he is reviewing all the community trails/walkways.  He has noticed that there are trails that lead to nowhere and some walkways are a safety concern due to pavement that is elevated due to frost.  Once this review is completed, the Director will provide a report to the Committee. The Director did advise the Committee that this process will not happen overnight and time is needed to complete the inventory.</w:t>
      </w:r>
    </w:p>
    <w:p w:rsidR="00247017" w:rsidRDefault="00247017" w:rsidP="00247017">
      <w:r>
        <w:t xml:space="preserve"> </w:t>
      </w:r>
    </w:p>
    <w:p w:rsidR="00247017" w:rsidRDefault="00247017" w:rsidP="00247017">
      <w:r>
        <w:t xml:space="preserve">The Director and Deputy Mayor also did a site visit to the ATV </w:t>
      </w:r>
      <w:proofErr w:type="spellStart"/>
      <w:r>
        <w:t>T’Railway</w:t>
      </w:r>
      <w:proofErr w:type="spellEnd"/>
      <w:r>
        <w:t xml:space="preserve"> near Toyota and the one question they both had was “Do we need to do anything with that part of the trail”? With all the future development occurring in those areas, it will be difficult to link in that section.</w:t>
      </w:r>
    </w:p>
    <w:p w:rsidR="00247017" w:rsidRDefault="00247017" w:rsidP="00247017"/>
    <w:p w:rsidR="00247017" w:rsidRDefault="00247017" w:rsidP="00247017">
      <w:pPr>
        <w:spacing w:line="360" w:lineRule="auto"/>
        <w:rPr>
          <w:b/>
          <w:sz w:val="28"/>
          <w:szCs w:val="28"/>
        </w:rPr>
      </w:pPr>
      <w:r>
        <w:rPr>
          <w:b/>
          <w:sz w:val="28"/>
          <w:szCs w:val="28"/>
        </w:rPr>
        <w:t xml:space="preserve">Invoice – Ron </w:t>
      </w:r>
      <w:proofErr w:type="spellStart"/>
      <w:r>
        <w:rPr>
          <w:b/>
          <w:sz w:val="28"/>
          <w:szCs w:val="28"/>
        </w:rPr>
        <w:t>Fougere</w:t>
      </w:r>
      <w:proofErr w:type="spellEnd"/>
      <w:r>
        <w:rPr>
          <w:b/>
          <w:sz w:val="28"/>
          <w:szCs w:val="28"/>
        </w:rPr>
        <w:t xml:space="preserve"> Associates </w:t>
      </w:r>
    </w:p>
    <w:p w:rsidR="00247017" w:rsidRDefault="00247017" w:rsidP="00247017">
      <w:r>
        <w:t xml:space="preserve">The Committee reviewed the two invoices received from Ron </w:t>
      </w:r>
      <w:proofErr w:type="spellStart"/>
      <w:r>
        <w:t>Fougere</w:t>
      </w:r>
      <w:proofErr w:type="spellEnd"/>
      <w:r>
        <w:t xml:space="preserve"> Associates for the Multiplex Feasibility Study.  The first invoice totaling $43,797.50 covers 50% of the study completed to date.  The Committee recommends payment of this invoice and forwards to Finance Committee for their consideration.</w:t>
      </w:r>
    </w:p>
    <w:p w:rsidR="00247017" w:rsidRDefault="00247017" w:rsidP="00247017"/>
    <w:p w:rsidR="00247017" w:rsidRDefault="00247017" w:rsidP="00247017">
      <w:r>
        <w:t>However, the Committee felt that the second invoice totaling $21,893.75 should not be paid until further reports are received.</w:t>
      </w:r>
    </w:p>
    <w:p w:rsidR="00247017" w:rsidRDefault="00247017" w:rsidP="00247017"/>
    <w:p w:rsidR="00247017" w:rsidRDefault="00247017" w:rsidP="00247017">
      <w:pPr>
        <w:rPr>
          <w:b/>
          <w:sz w:val="28"/>
          <w:szCs w:val="28"/>
        </w:rPr>
      </w:pPr>
      <w:r>
        <w:rPr>
          <w:b/>
          <w:sz w:val="28"/>
          <w:szCs w:val="28"/>
        </w:rPr>
        <w:t>Tidy Towns Judging</w:t>
      </w:r>
    </w:p>
    <w:p w:rsidR="00247017" w:rsidRDefault="00247017" w:rsidP="00247017">
      <w:pPr>
        <w:rPr>
          <w:sz w:val="28"/>
          <w:szCs w:val="28"/>
        </w:rPr>
      </w:pPr>
    </w:p>
    <w:p w:rsidR="00247017" w:rsidRDefault="00247017" w:rsidP="00247017">
      <w:r>
        <w:t>Municipalities Newfoundland &amp; Labrador advised that the Tidy Town Judging date has been changed from August 1</w:t>
      </w:r>
      <w:r w:rsidRPr="002F637D">
        <w:rPr>
          <w:vertAlign w:val="superscript"/>
        </w:rPr>
        <w:t>st</w:t>
      </w:r>
      <w:r>
        <w:t xml:space="preserve"> to August 19</w:t>
      </w:r>
      <w:r w:rsidRPr="002F637D">
        <w:rPr>
          <w:vertAlign w:val="superscript"/>
        </w:rPr>
        <w:t>th</w:t>
      </w:r>
      <w:r>
        <w:t>.</w:t>
      </w:r>
    </w:p>
    <w:p w:rsidR="00247017" w:rsidRDefault="00247017" w:rsidP="00247017"/>
    <w:p w:rsidR="00247017" w:rsidRDefault="00247017" w:rsidP="00247017">
      <w:pPr>
        <w:rPr>
          <w:sz w:val="28"/>
          <w:szCs w:val="28"/>
        </w:rPr>
      </w:pPr>
      <w:r>
        <w:rPr>
          <w:b/>
          <w:sz w:val="28"/>
          <w:szCs w:val="28"/>
        </w:rPr>
        <w:t>National Softball Tournament</w:t>
      </w:r>
    </w:p>
    <w:p w:rsidR="00247017" w:rsidRDefault="00247017" w:rsidP="00247017"/>
    <w:p w:rsidR="00247017" w:rsidRDefault="00247017" w:rsidP="00247017">
      <w:r>
        <w:t>The Director met with the tournament organizers and they were very pleased with the work that has been done on the fields to date and are looking forward to hosting the National Softball Tournament the first week of August.</w:t>
      </w:r>
    </w:p>
    <w:p w:rsidR="00247017" w:rsidRDefault="00247017" w:rsidP="00247017"/>
    <w:p w:rsidR="00247017" w:rsidRPr="00CB6FF1" w:rsidRDefault="00247017" w:rsidP="00247017">
      <w:pPr>
        <w:rPr>
          <w:b/>
          <w:sz w:val="28"/>
          <w:szCs w:val="28"/>
        </w:rPr>
      </w:pPr>
      <w:r>
        <w:rPr>
          <w:b/>
          <w:sz w:val="28"/>
          <w:szCs w:val="28"/>
        </w:rPr>
        <w:t>Funding Requests</w:t>
      </w:r>
    </w:p>
    <w:p w:rsidR="00247017" w:rsidRDefault="00247017" w:rsidP="00247017">
      <w:pPr>
        <w:rPr>
          <w:lang w:val="en-CA"/>
        </w:rPr>
      </w:pPr>
    </w:p>
    <w:p w:rsidR="00247017" w:rsidRDefault="00247017" w:rsidP="00247017">
      <w:pPr>
        <w:rPr>
          <w:lang w:val="en-CA"/>
        </w:rPr>
      </w:pPr>
      <w:r>
        <w:rPr>
          <w:lang w:val="en-CA"/>
        </w:rPr>
        <w:t>The following request was approved under the Grants, Subsidies &amp; In-kind Services Policy.</w:t>
      </w:r>
    </w:p>
    <w:p w:rsidR="00247017" w:rsidRDefault="00247017" w:rsidP="00247017">
      <w:pPr>
        <w:rPr>
          <w:b/>
          <w:u w:val="single"/>
        </w:rPr>
      </w:pPr>
    </w:p>
    <w:p w:rsidR="00247017" w:rsidRPr="00B63518" w:rsidRDefault="00247017" w:rsidP="00247017">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247017" w:rsidRDefault="00247017" w:rsidP="00247017">
      <w:pPr>
        <w:rPr>
          <w:b/>
        </w:rPr>
      </w:pPr>
    </w:p>
    <w:p w:rsidR="00247017" w:rsidRDefault="00247017" w:rsidP="00247017">
      <w:pPr>
        <w:tabs>
          <w:tab w:val="left" w:pos="2880"/>
          <w:tab w:val="left" w:pos="3060"/>
          <w:tab w:val="left" w:pos="6840"/>
          <w:tab w:val="left" w:pos="7020"/>
        </w:tabs>
        <w:rPr>
          <w:b/>
        </w:rPr>
      </w:pPr>
      <w:r>
        <w:rPr>
          <w:b/>
        </w:rPr>
        <w:t>Tournament Hosting</w:t>
      </w:r>
      <w:r>
        <w:rPr>
          <w:b/>
        </w:rPr>
        <w:tab/>
      </w:r>
    </w:p>
    <w:p w:rsidR="00247017" w:rsidRDefault="00247017" w:rsidP="00247017">
      <w:pPr>
        <w:tabs>
          <w:tab w:val="left" w:pos="2880"/>
          <w:tab w:val="left" w:pos="3060"/>
          <w:tab w:val="left" w:pos="3600"/>
          <w:tab w:val="left" w:pos="6840"/>
          <w:tab w:val="left" w:pos="7020"/>
          <w:tab w:val="left" w:pos="8010"/>
        </w:tabs>
      </w:pPr>
      <w:r>
        <w:t>Gander Community Tennis Assoc.</w:t>
      </w:r>
      <w:r>
        <w:tab/>
        <w:t>Various Tournaments</w:t>
      </w:r>
      <w:r>
        <w:tab/>
        <w:t>260</w:t>
      </w:r>
      <w:r>
        <w:tab/>
        <w:t xml:space="preserve"> $500</w:t>
      </w:r>
    </w:p>
    <w:p w:rsidR="00247017" w:rsidRDefault="00247017" w:rsidP="00247017">
      <w:pPr>
        <w:tabs>
          <w:tab w:val="left" w:pos="2880"/>
          <w:tab w:val="left" w:pos="3060"/>
          <w:tab w:val="left" w:pos="3600"/>
          <w:tab w:val="left" w:pos="6840"/>
          <w:tab w:val="left" w:pos="7020"/>
          <w:tab w:val="left" w:pos="7110"/>
        </w:tabs>
      </w:pPr>
      <w:r>
        <w:t>Gander Minor Baseball</w:t>
      </w:r>
      <w:r>
        <w:tab/>
      </w:r>
      <w:r>
        <w:tab/>
      </w:r>
      <w:r>
        <w:tab/>
        <w:t>Peewee AAA Tournament</w:t>
      </w:r>
      <w:r>
        <w:tab/>
        <w:t>130</w:t>
      </w:r>
      <w:r>
        <w:tab/>
        <w:t xml:space="preserve">  $200</w:t>
      </w:r>
    </w:p>
    <w:p w:rsidR="00247017" w:rsidRPr="002F637D" w:rsidRDefault="00247017" w:rsidP="00247017">
      <w:pPr>
        <w:tabs>
          <w:tab w:val="left" w:pos="2880"/>
          <w:tab w:val="left" w:pos="3060"/>
          <w:tab w:val="left" w:pos="3600"/>
          <w:tab w:val="left" w:pos="6840"/>
          <w:tab w:val="left" w:pos="7020"/>
          <w:tab w:val="left" w:pos="7110"/>
        </w:tabs>
      </w:pPr>
    </w:p>
    <w:p w:rsidR="00247017" w:rsidRPr="005D23D7" w:rsidRDefault="00247017" w:rsidP="00247017">
      <w:pPr>
        <w:rPr>
          <w:b/>
        </w:rPr>
      </w:pPr>
      <w:r w:rsidRPr="005D23D7">
        <w:rPr>
          <w:b/>
        </w:rPr>
        <w:t>Ambassador Program</w:t>
      </w:r>
    </w:p>
    <w:p w:rsidR="00247017" w:rsidRDefault="00247017" w:rsidP="00247017">
      <w:r>
        <w:t>YQX Ladies Softball Team</w:t>
      </w:r>
      <w:r>
        <w:tab/>
      </w:r>
      <w:r>
        <w:tab/>
        <w:t>National Championships</w:t>
      </w:r>
      <w:r>
        <w:tab/>
        <w:t xml:space="preserve">      14</w:t>
      </w:r>
      <w:r>
        <w:tab/>
      </w:r>
      <w:r>
        <w:tab/>
        <w:t xml:space="preserve">   $500</w:t>
      </w:r>
      <w:r>
        <w:tab/>
      </w:r>
    </w:p>
    <w:p w:rsidR="00247017" w:rsidRDefault="00247017" w:rsidP="00247017">
      <w:pPr>
        <w:spacing w:line="360" w:lineRule="auto"/>
        <w:rPr>
          <w:b/>
          <w:sz w:val="28"/>
          <w:szCs w:val="28"/>
        </w:rPr>
      </w:pPr>
    </w:p>
    <w:p w:rsidR="00247017" w:rsidRDefault="00247017" w:rsidP="00247017">
      <w:pPr>
        <w:spacing w:line="360" w:lineRule="auto"/>
      </w:pPr>
      <w:r>
        <w:rPr>
          <w:b/>
          <w:sz w:val="28"/>
          <w:szCs w:val="28"/>
        </w:rPr>
        <w:t>66 Rickenbacker Road</w:t>
      </w:r>
    </w:p>
    <w:p w:rsidR="00247017" w:rsidRDefault="00247017" w:rsidP="00247017">
      <w:r>
        <w:t>The Municipal Works Department asked the Recreation Department to review a request from the property owner on 66 Rickenbacker Road to purchase a piece of property adjacent to his home that is designated as a public access walkway since it is not being used.  Since receiving this correspondence from the Municipal Works Department, they have written the owner declining his request.</w:t>
      </w:r>
    </w:p>
    <w:p w:rsidR="00247017" w:rsidRDefault="00247017" w:rsidP="00247017"/>
    <w:p w:rsidR="00247017" w:rsidRDefault="00247017" w:rsidP="00247017">
      <w:r>
        <w:t>However, there still has to be a decision made on the walkway and if it is needed.  This decision will be made after the Director completes his review of the trails/walkways around Gander.</w:t>
      </w:r>
    </w:p>
    <w:p w:rsidR="00247017" w:rsidRDefault="00247017" w:rsidP="00247017"/>
    <w:p w:rsidR="005F2E28" w:rsidRDefault="005F2E28" w:rsidP="00247017">
      <w:pPr>
        <w:spacing w:line="360" w:lineRule="auto"/>
        <w:rPr>
          <w:b/>
          <w:sz w:val="28"/>
          <w:szCs w:val="28"/>
        </w:rPr>
      </w:pPr>
    </w:p>
    <w:p w:rsidR="005F2E28" w:rsidRDefault="005F2E28" w:rsidP="00247017">
      <w:pPr>
        <w:spacing w:line="360" w:lineRule="auto"/>
        <w:rPr>
          <w:b/>
          <w:sz w:val="28"/>
          <w:szCs w:val="28"/>
        </w:rPr>
      </w:pPr>
    </w:p>
    <w:p w:rsidR="00247017" w:rsidRDefault="00247017" w:rsidP="00247017">
      <w:pPr>
        <w:spacing w:line="360" w:lineRule="auto"/>
      </w:pPr>
      <w:r>
        <w:rPr>
          <w:b/>
          <w:sz w:val="28"/>
          <w:szCs w:val="28"/>
        </w:rPr>
        <w:lastRenderedPageBreak/>
        <w:t>Gander Community Tennis Association re Indoor Facility</w:t>
      </w:r>
    </w:p>
    <w:p w:rsidR="00247017" w:rsidRDefault="00247017" w:rsidP="00247017">
      <w:r>
        <w:t>The Director met with the local tennis association who are reviewing the possibility of constructing a covered facility and would like to work with the Department and Engineering on identifying any land that would be available.  The Director advised the Association that they should meet with the Committee once they have more information gathered.</w:t>
      </w:r>
    </w:p>
    <w:p w:rsidR="00247017" w:rsidRDefault="00247017" w:rsidP="00247017">
      <w:pPr>
        <w:rPr>
          <w:b/>
          <w:sz w:val="28"/>
          <w:szCs w:val="28"/>
        </w:rPr>
      </w:pPr>
    </w:p>
    <w:p w:rsidR="00247017" w:rsidRDefault="00247017" w:rsidP="00247017">
      <w:pPr>
        <w:spacing w:line="360" w:lineRule="auto"/>
        <w:rPr>
          <w:b/>
          <w:sz w:val="28"/>
          <w:szCs w:val="28"/>
        </w:rPr>
      </w:pPr>
      <w:r>
        <w:rPr>
          <w:b/>
          <w:sz w:val="28"/>
          <w:szCs w:val="28"/>
        </w:rPr>
        <w:t>Name of Sports Area</w:t>
      </w:r>
    </w:p>
    <w:p w:rsidR="00247017" w:rsidRDefault="00247017" w:rsidP="00247017">
      <w:pPr>
        <w:rPr>
          <w:lang w:val="en-CA"/>
        </w:rPr>
      </w:pPr>
      <w:r>
        <w:rPr>
          <w:lang w:val="en-CA"/>
        </w:rPr>
        <w:t xml:space="preserve">The Director would like to see a sign placed at the recreation area that covers the ball fields, tennis courts, playground, </w:t>
      </w:r>
      <w:proofErr w:type="gramStart"/>
      <w:r>
        <w:rPr>
          <w:lang w:val="en-CA"/>
        </w:rPr>
        <w:t>skate park</w:t>
      </w:r>
      <w:proofErr w:type="gramEnd"/>
      <w:r>
        <w:rPr>
          <w:lang w:val="en-CA"/>
        </w:rPr>
        <w:t xml:space="preserve"> and splash pad.  The Department has drafted the attached sign which welcomes patrons to the recreation area and list the regulations that should be followed.  A cost estimate will be obtained for this sign and it will hopefully be in place by early August. The Committee concurs with the request.</w:t>
      </w:r>
    </w:p>
    <w:p w:rsidR="00247017" w:rsidRDefault="00247017" w:rsidP="00247017">
      <w:pPr>
        <w:rPr>
          <w:lang w:val="en-CA"/>
        </w:rPr>
      </w:pPr>
    </w:p>
    <w:p w:rsidR="00247017" w:rsidRDefault="00247017" w:rsidP="00247017">
      <w:pPr>
        <w:rPr>
          <w:lang w:val="en-CA"/>
        </w:rPr>
      </w:pPr>
      <w:r>
        <w:t xml:space="preserve">The Committee also noted that they would like to see some directional signage posted near the Trans Canada Highway and throughout town, directing visitors to places like the splash pad, Community Centre, ball fields, soccer fields, </w:t>
      </w:r>
      <w:proofErr w:type="gramStart"/>
      <w:r>
        <w:t>dog park</w:t>
      </w:r>
      <w:proofErr w:type="gramEnd"/>
      <w:r>
        <w:t>, etc. The Director feels that with all the summer traffic on the TCH, we need to promote our recreation facilities in order to get the traffic off the highway and into town.</w:t>
      </w:r>
    </w:p>
    <w:p w:rsidR="00247017" w:rsidRDefault="00247017" w:rsidP="00247017">
      <w:pPr>
        <w:rPr>
          <w:lang w:val="en-CA"/>
        </w:rPr>
      </w:pPr>
    </w:p>
    <w:p w:rsidR="00247017" w:rsidRDefault="00247017" w:rsidP="00247017">
      <w:pPr>
        <w:spacing w:line="360" w:lineRule="auto"/>
        <w:rPr>
          <w:b/>
          <w:sz w:val="28"/>
          <w:szCs w:val="28"/>
        </w:rPr>
      </w:pPr>
      <w:r>
        <w:rPr>
          <w:b/>
          <w:sz w:val="28"/>
          <w:szCs w:val="28"/>
        </w:rPr>
        <w:t>Splash Pad Supervision</w:t>
      </w:r>
    </w:p>
    <w:p w:rsidR="00247017" w:rsidRDefault="00247017" w:rsidP="00247017">
      <w:pPr>
        <w:rPr>
          <w:lang w:val="en-CA"/>
        </w:rPr>
      </w:pPr>
      <w:r>
        <w:rPr>
          <w:lang w:val="en-CA"/>
        </w:rPr>
        <w:t>The Director advised that summer program staff have been hired this summer for supervision at the splash pad.  He advised that most communities with splash pads are not supervised; however, he will be doing a review this summer and will provide a report to the Committee once the splash pad closes for the season.</w:t>
      </w:r>
    </w:p>
    <w:p w:rsidR="00776F1D" w:rsidRPr="00776F1D" w:rsidRDefault="00776F1D" w:rsidP="00776F1D"/>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247017">
        <w:t>Councillor Blundon</w:t>
      </w:r>
      <w:r>
        <w:t>.</w:t>
      </w:r>
    </w:p>
    <w:p w:rsidR="004A2343" w:rsidRPr="003978F9" w:rsidRDefault="004A2343" w:rsidP="004A2343"/>
    <w:p w:rsidR="005566AD" w:rsidRDefault="005566AD" w:rsidP="004A2343">
      <w:r>
        <w:t>The Economic Development Committ</w:t>
      </w:r>
      <w:r w:rsidR="004A2343">
        <w:t xml:space="preserve">ee meeting was held on </w:t>
      </w:r>
      <w:r w:rsidR="00C24CDF">
        <w:t>Ju</w:t>
      </w:r>
      <w:r w:rsidR="00247017">
        <w:t>ly</w:t>
      </w:r>
      <w:r w:rsidR="00DB6387">
        <w:t xml:space="preserve"> </w:t>
      </w:r>
      <w:r w:rsidR="00247017">
        <w:t>17</w:t>
      </w:r>
      <w:r w:rsidR="006C11D3">
        <w:t>, 2013</w:t>
      </w:r>
      <w:r w:rsidR="004A2343">
        <w:t xml:space="preserve">.  The meeting was chaired by </w:t>
      </w:r>
      <w:r w:rsidR="00247017">
        <w:t>D. Blundon, Councillor</w:t>
      </w:r>
      <w:r w:rsidR="004A2343">
        <w:t>.  Other members present included:</w:t>
      </w:r>
      <w:r w:rsidR="00AC751D">
        <w:t xml:space="preserve"> </w:t>
      </w:r>
      <w:r w:rsidR="009C6A3F">
        <w:t xml:space="preserve">G. Parrott, Councillor; </w:t>
      </w:r>
      <w:r w:rsidR="00247017">
        <w:t>C. Elliott, Mayor;</w:t>
      </w:r>
      <w:r w:rsidR="008B072B">
        <w:t xml:space="preserve"> </w:t>
      </w:r>
      <w:r w:rsidR="00C24CDF">
        <w:t>D. Chafe</w:t>
      </w:r>
      <w:r w:rsidR="00DB6387">
        <w:t xml:space="preserve">, Development </w:t>
      </w:r>
      <w:r w:rsidR="00C24CDF">
        <w:t>Director</w:t>
      </w:r>
      <w:r w:rsidR="00AC751D">
        <w:t>.</w:t>
      </w:r>
    </w:p>
    <w:p w:rsidR="006C11D3" w:rsidRDefault="006C11D3" w:rsidP="004A2343"/>
    <w:p w:rsidR="009B159D" w:rsidRDefault="004A2343" w:rsidP="004A2343">
      <w:pPr>
        <w:jc w:val="left"/>
      </w:pPr>
      <w:r>
        <w:t>The following items were discussed:</w:t>
      </w:r>
    </w:p>
    <w:p w:rsidR="00C24CDF" w:rsidRDefault="00C24CDF" w:rsidP="004A2343">
      <w:pPr>
        <w:jc w:val="left"/>
      </w:pPr>
    </w:p>
    <w:p w:rsidR="005F2E28" w:rsidRDefault="005F2E28" w:rsidP="00247017">
      <w:pPr>
        <w:rPr>
          <w:b/>
          <w:sz w:val="28"/>
          <w:szCs w:val="28"/>
        </w:rPr>
      </w:pPr>
    </w:p>
    <w:p w:rsidR="005F2E28" w:rsidRDefault="005F2E28" w:rsidP="00247017">
      <w:pPr>
        <w:rPr>
          <w:b/>
          <w:sz w:val="28"/>
          <w:szCs w:val="28"/>
        </w:rPr>
      </w:pPr>
    </w:p>
    <w:p w:rsidR="005F2E28" w:rsidRDefault="005F2E28" w:rsidP="00247017">
      <w:pPr>
        <w:rPr>
          <w:b/>
          <w:sz w:val="28"/>
          <w:szCs w:val="28"/>
        </w:rPr>
      </w:pPr>
    </w:p>
    <w:p w:rsidR="005F2E28" w:rsidRDefault="005F2E28" w:rsidP="00247017">
      <w:pPr>
        <w:rPr>
          <w:b/>
          <w:sz w:val="28"/>
          <w:szCs w:val="28"/>
        </w:rPr>
      </w:pPr>
    </w:p>
    <w:p w:rsidR="005F2E28" w:rsidRDefault="005F2E28" w:rsidP="00247017">
      <w:pPr>
        <w:rPr>
          <w:b/>
          <w:sz w:val="28"/>
          <w:szCs w:val="28"/>
        </w:rPr>
      </w:pPr>
    </w:p>
    <w:p w:rsidR="00247017" w:rsidRDefault="00247017" w:rsidP="00247017">
      <w:pPr>
        <w:rPr>
          <w:b/>
          <w:sz w:val="28"/>
          <w:szCs w:val="28"/>
        </w:rPr>
      </w:pPr>
      <w:r w:rsidRPr="00511141">
        <w:rPr>
          <w:b/>
          <w:sz w:val="28"/>
          <w:szCs w:val="28"/>
        </w:rPr>
        <w:lastRenderedPageBreak/>
        <w:t>Correspondence – Service Canada</w:t>
      </w:r>
    </w:p>
    <w:p w:rsidR="005F2E28" w:rsidRDefault="005F2E28" w:rsidP="00247017"/>
    <w:p w:rsidR="00247017" w:rsidRDefault="00247017" w:rsidP="00247017">
      <w:r w:rsidRPr="00536159">
        <w:t>The Committee reviewed a letter from the Honora</w:t>
      </w:r>
      <w:r>
        <w:t>b</w:t>
      </w:r>
      <w:r w:rsidRPr="00536159">
        <w:t>le Diane Finley, Minister of Human Resources and Skills Development in response to a letter from Council expressing our opposition to changes in the administration of</w:t>
      </w:r>
      <w:r>
        <w:t xml:space="preserve"> the Employment Insurance Program. </w:t>
      </w:r>
      <w:r w:rsidRPr="00536159">
        <w:t xml:space="preserve"> </w:t>
      </w:r>
      <w:r>
        <w:t xml:space="preserve">Minister Finley indicated that the consolidation was identified as the most cost effective and efficient mechanism and that the plans would proceed as scheduled. </w:t>
      </w:r>
    </w:p>
    <w:p w:rsidR="00247017" w:rsidRDefault="00247017" w:rsidP="00247017">
      <w:r w:rsidRPr="00536159">
        <w:t xml:space="preserve">The Government of Canada </w:t>
      </w:r>
      <w:r>
        <w:t xml:space="preserve">planned and </w:t>
      </w:r>
      <w:r w:rsidRPr="00536159">
        <w:t xml:space="preserve">consolidated the delivery of its Employment Insurance </w:t>
      </w:r>
      <w:r>
        <w:t xml:space="preserve">offices in </w:t>
      </w:r>
      <w:r w:rsidRPr="00536159">
        <w:t>St. John’s despite considerable opposition from communities such as ours</w:t>
      </w:r>
      <w:r>
        <w:t>.</w:t>
      </w:r>
      <w:r w:rsidRPr="00536159">
        <w:t xml:space="preserve"> </w:t>
      </w:r>
    </w:p>
    <w:p w:rsidR="00247017" w:rsidRDefault="00247017" w:rsidP="00247017"/>
    <w:p w:rsidR="00247017" w:rsidRPr="00B962CC" w:rsidRDefault="00247017" w:rsidP="00247017">
      <w:pPr>
        <w:rPr>
          <w:b/>
          <w:sz w:val="28"/>
          <w:szCs w:val="28"/>
        </w:rPr>
      </w:pPr>
      <w:r w:rsidRPr="00B962CC">
        <w:rPr>
          <w:b/>
          <w:sz w:val="28"/>
          <w:szCs w:val="28"/>
        </w:rPr>
        <w:t>Correspondence – Fixed Wing Search and Rescue</w:t>
      </w:r>
    </w:p>
    <w:p w:rsidR="005F2E28" w:rsidRDefault="005F2E28" w:rsidP="00247017"/>
    <w:p w:rsidR="00247017" w:rsidRDefault="00247017" w:rsidP="00247017">
      <w:r w:rsidRPr="00672CE5">
        <w:t xml:space="preserve">Minister MacKay, Minister of </w:t>
      </w:r>
      <w:r>
        <w:t>N</w:t>
      </w:r>
      <w:r w:rsidRPr="00672CE5">
        <w:t xml:space="preserve">ational </w:t>
      </w:r>
      <w:proofErr w:type="spellStart"/>
      <w:r w:rsidRPr="00672CE5">
        <w:t>Defence</w:t>
      </w:r>
      <w:proofErr w:type="spellEnd"/>
      <w:r w:rsidRPr="00672CE5">
        <w:t>, has responded to Council’s letter of January 31, 2013 seeking a status update on the issues impacting 9 Wing Gander and 103 Search and Rescue Squadron. In his letter, Minister Mackay indicate</w:t>
      </w:r>
      <w:r>
        <w:t>d</w:t>
      </w:r>
      <w:r w:rsidRPr="00672CE5">
        <w:t xml:space="preserve"> that p</w:t>
      </w:r>
      <w:r>
        <w:t>lacement of the new fixed wing S</w:t>
      </w:r>
      <w:r w:rsidRPr="00672CE5">
        <w:t xml:space="preserve">earch and </w:t>
      </w:r>
      <w:r>
        <w:t>R</w:t>
      </w:r>
      <w:r w:rsidRPr="00672CE5">
        <w:t>escue aircraft will be determined once final capabilities of the new aircraft have been determined and that would likely coincide with areas that are historically busy.</w:t>
      </w:r>
    </w:p>
    <w:p w:rsidR="00247017" w:rsidRPr="00672CE5" w:rsidRDefault="00247017" w:rsidP="00247017"/>
    <w:p w:rsidR="00247017" w:rsidRDefault="00247017" w:rsidP="00247017">
      <w:r w:rsidRPr="00672CE5">
        <w:t xml:space="preserve">Minster MacKay also reiterated that the Government of Canada remains committed to investing in new infrastructure; a facility to house 91 Construction Engineering Flight and a facility to consolidate Wing support units. </w:t>
      </w:r>
    </w:p>
    <w:p w:rsidR="00247017" w:rsidRPr="00672CE5" w:rsidRDefault="00247017" w:rsidP="00247017"/>
    <w:p w:rsidR="00247017" w:rsidRPr="00043F48" w:rsidRDefault="00247017" w:rsidP="00247017">
      <w:r w:rsidRPr="00043F48">
        <w:t>The Committee was pleased to learn of the Government’s continuing commitment to 9 Wing Gander and looks forward to a time when 9 Wing will operate out of its new facilities and 103 Search and Rescue will house fixed wing search and rescue assets.</w:t>
      </w:r>
    </w:p>
    <w:p w:rsidR="00247017" w:rsidRDefault="00247017" w:rsidP="00247017">
      <w:r>
        <w:t xml:space="preserve"> </w:t>
      </w:r>
    </w:p>
    <w:p w:rsidR="00247017" w:rsidRPr="00247017" w:rsidRDefault="00247017" w:rsidP="00247017">
      <w:pPr>
        <w:rPr>
          <w:b/>
          <w:sz w:val="28"/>
          <w:szCs w:val="28"/>
        </w:rPr>
      </w:pPr>
      <w:r w:rsidRPr="00247017">
        <w:rPr>
          <w:b/>
          <w:sz w:val="28"/>
          <w:szCs w:val="28"/>
        </w:rPr>
        <w:t>Other</w:t>
      </w:r>
    </w:p>
    <w:p w:rsidR="00247017" w:rsidRDefault="00247017" w:rsidP="00247017"/>
    <w:p w:rsidR="00247017" w:rsidRPr="005F2E28" w:rsidRDefault="00247017" w:rsidP="00247017">
      <w:r w:rsidRPr="005F2E28">
        <w:t xml:space="preserve">Councillor Blundon provided Council with an update of a meeting held on Tuesday, July 16 regarding the feasibility of the </w:t>
      </w:r>
      <w:proofErr w:type="spellStart"/>
      <w:r w:rsidRPr="005F2E28">
        <w:t>Aeroplex</w:t>
      </w:r>
      <w:proofErr w:type="spellEnd"/>
      <w:r w:rsidRPr="005F2E28">
        <w:t>, as well as general activities un</w:t>
      </w:r>
      <w:r w:rsidR="00A64046" w:rsidRPr="005F2E28">
        <w:t>der</w:t>
      </w:r>
      <w:r w:rsidRPr="005F2E28">
        <w:t>taken by the Department.</w:t>
      </w:r>
    </w:p>
    <w:p w:rsidR="00C24CDF" w:rsidRPr="005F2E28" w:rsidRDefault="00C24CDF" w:rsidP="007F7BF6"/>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DE1A97">
        <w:t>Parrott</w:t>
      </w:r>
      <w:r w:rsidR="00324909">
        <w:t>.</w:t>
      </w:r>
    </w:p>
    <w:p w:rsidR="00BC6DD1" w:rsidRPr="003978F9" w:rsidRDefault="00BC6DD1" w:rsidP="00BC6DD1"/>
    <w:p w:rsidR="00701ECB" w:rsidRDefault="00BC6DD1" w:rsidP="00BC6DD1">
      <w:r>
        <w:t>The Tourism</w:t>
      </w:r>
      <w:r w:rsidR="00C6475A">
        <w:t xml:space="preserve"> Committee meeting was held on </w:t>
      </w:r>
      <w:r w:rsidR="00247017">
        <w:t>July</w:t>
      </w:r>
      <w:r w:rsidR="00E00ED7">
        <w:t xml:space="preserve"> </w:t>
      </w:r>
      <w:r w:rsidR="00247017">
        <w:t>16</w:t>
      </w:r>
      <w:r w:rsidR="00455D37">
        <w:t>, 2013</w:t>
      </w:r>
      <w:r>
        <w:t xml:space="preserve">.  The meeting was chaired by </w:t>
      </w:r>
      <w:r w:rsidR="00701ECB">
        <w:t>G</w:t>
      </w:r>
      <w:r w:rsidR="00992E23">
        <w:t xml:space="preserve">. </w:t>
      </w:r>
      <w:r w:rsidR="00701ECB">
        <w:t>Parrott</w:t>
      </w:r>
      <w:r w:rsidR="00AE53C5">
        <w:t>, Councillor</w:t>
      </w:r>
      <w:r>
        <w:t>.  Other members present included:</w:t>
      </w:r>
      <w:r w:rsidR="00DE1A97">
        <w:t xml:space="preserve"> </w:t>
      </w:r>
      <w:r w:rsidR="00ED33C5">
        <w:t>C. Elliott, Mayor;</w:t>
      </w:r>
      <w:r w:rsidR="00415EDF">
        <w:t xml:space="preserve"> </w:t>
      </w:r>
      <w:r w:rsidR="00182681">
        <w:t>K. Sceviour, Special Events Coordinator.</w:t>
      </w:r>
    </w:p>
    <w:p w:rsidR="00415EDF" w:rsidRDefault="00415EDF" w:rsidP="00BC6DD1"/>
    <w:p w:rsidR="00701ECB" w:rsidRDefault="00BC6DD1" w:rsidP="00BC6DD1">
      <w:pPr>
        <w:jc w:val="left"/>
      </w:pPr>
      <w:r>
        <w:t>The following items were discussed:</w:t>
      </w:r>
    </w:p>
    <w:p w:rsidR="007A50E6" w:rsidRDefault="007A50E6" w:rsidP="00BC6DD1">
      <w:pPr>
        <w:jc w:val="left"/>
      </w:pPr>
    </w:p>
    <w:p w:rsidR="00ED33C5" w:rsidRPr="00B95869" w:rsidRDefault="00ED33C5" w:rsidP="00ED33C5">
      <w:pPr>
        <w:pStyle w:val="NoSpacing"/>
      </w:pPr>
      <w:r>
        <w:rPr>
          <w:b/>
          <w:sz w:val="28"/>
          <w:szCs w:val="28"/>
        </w:rPr>
        <w:lastRenderedPageBreak/>
        <w:t>Aviation Banners</w:t>
      </w:r>
    </w:p>
    <w:p w:rsidR="00ED33C5" w:rsidRDefault="00ED33C5" w:rsidP="00ED33C5"/>
    <w:p w:rsidR="00ED33C5" w:rsidRDefault="00ED33C5" w:rsidP="00ED33C5">
      <w:r>
        <w:t>At the last meeting, the Committee requested that the aviation banners be installed before the Festival. The Event Coordinator confirmed that the aviation banners will be installed next week on various poles on Elizabeth Drive and Airport Blvd.</w:t>
      </w:r>
    </w:p>
    <w:p w:rsidR="00ED33C5" w:rsidRDefault="00ED33C5" w:rsidP="00ED33C5"/>
    <w:p w:rsidR="00ED33C5" w:rsidRPr="00B95869" w:rsidRDefault="00ED33C5" w:rsidP="00ED33C5">
      <w:pPr>
        <w:pStyle w:val="NoSpacing"/>
        <w:rPr>
          <w:b/>
          <w:sz w:val="28"/>
          <w:szCs w:val="28"/>
        </w:rPr>
      </w:pPr>
      <w:r>
        <w:rPr>
          <w:b/>
          <w:sz w:val="28"/>
          <w:szCs w:val="28"/>
        </w:rPr>
        <w:t>Destination Gander – ATV Event</w:t>
      </w:r>
    </w:p>
    <w:p w:rsidR="00ED33C5" w:rsidRDefault="00ED33C5" w:rsidP="00ED33C5"/>
    <w:p w:rsidR="00ED33C5" w:rsidRDefault="00ED33C5" w:rsidP="00ED33C5">
      <w:r>
        <w:t>The Committee reviewed a request during their last meeting from Destination Gander regarding the use of the Raynham Derby Site for their new event “</w:t>
      </w:r>
      <w:proofErr w:type="spellStart"/>
      <w:r>
        <w:t>Quadapalooza</w:t>
      </w:r>
      <w:proofErr w:type="spellEnd"/>
      <w:r>
        <w:t xml:space="preserve">”.  A meeting with a representative from Municipal Works, Destination Gander representatives and the Event Coordinator took place and it was confirmed that there would be no damage done to the site if the mud event was held there and that it would only take approximately a couple of days work to transform the pit into a “mud fun” area. </w:t>
      </w:r>
    </w:p>
    <w:p w:rsidR="00ED33C5" w:rsidRDefault="00ED33C5" w:rsidP="00ED33C5"/>
    <w:p w:rsidR="00ED33C5" w:rsidRDefault="00ED33C5" w:rsidP="00ED33C5">
      <w:r>
        <w:t xml:space="preserve">The Committee agreed that they would allow Destination Gander to use the </w:t>
      </w:r>
      <w:proofErr w:type="gramStart"/>
      <w:r>
        <w:t>site,</w:t>
      </w:r>
      <w:proofErr w:type="gramEnd"/>
      <w:r>
        <w:t xml:space="preserve"> however, any overtime incurred with making the site ready for the event should be invoiced back to Destination Gander.</w:t>
      </w:r>
    </w:p>
    <w:p w:rsidR="00ED33C5" w:rsidRDefault="00ED33C5" w:rsidP="00ED33C5">
      <w:pPr>
        <w:pStyle w:val="NoSpacing"/>
        <w:rPr>
          <w:b/>
          <w:sz w:val="28"/>
          <w:szCs w:val="28"/>
        </w:rPr>
      </w:pPr>
    </w:p>
    <w:p w:rsidR="00ED33C5" w:rsidRPr="00B95869" w:rsidRDefault="00ED33C5" w:rsidP="00ED33C5">
      <w:pPr>
        <w:pStyle w:val="NoSpacing"/>
        <w:rPr>
          <w:b/>
          <w:sz w:val="28"/>
          <w:szCs w:val="28"/>
        </w:rPr>
      </w:pPr>
      <w:r>
        <w:rPr>
          <w:b/>
          <w:sz w:val="28"/>
          <w:szCs w:val="28"/>
        </w:rPr>
        <w:t>Canada Day</w:t>
      </w:r>
    </w:p>
    <w:p w:rsidR="00ED33C5" w:rsidRPr="00B95869" w:rsidRDefault="00ED33C5" w:rsidP="00ED33C5">
      <w:pPr>
        <w:pStyle w:val="NoSpacing"/>
      </w:pPr>
    </w:p>
    <w:p w:rsidR="00ED33C5" w:rsidRDefault="00ED33C5" w:rsidP="00ED33C5">
      <w:r>
        <w:t>The Canada Day celebrations held at the Town Square on July 1</w:t>
      </w:r>
      <w:r w:rsidRPr="00D432D7">
        <w:rPr>
          <w:vertAlign w:val="superscript"/>
        </w:rPr>
        <w:t>st</w:t>
      </w:r>
      <w:r>
        <w:t xml:space="preserve"> were a great success with over 1,500 people in attendance. The Committee would like to thank the various organizations who had booths at the event and the Gander Co-op for sponsoring the Bike Rodeo. A report on the event and recommendations for 2014 is being compiled by the Event Staff.  </w:t>
      </w:r>
    </w:p>
    <w:p w:rsidR="00ED33C5" w:rsidRDefault="00ED33C5" w:rsidP="00ED33C5"/>
    <w:p w:rsidR="00ED33C5" w:rsidRDefault="00ED33C5" w:rsidP="00ED33C5">
      <w:pPr>
        <w:pStyle w:val="NoSpacing"/>
        <w:rPr>
          <w:b/>
        </w:rPr>
      </w:pPr>
      <w:r>
        <w:rPr>
          <w:b/>
          <w:sz w:val="28"/>
          <w:szCs w:val="28"/>
        </w:rPr>
        <w:t>Festival of Flight</w:t>
      </w:r>
    </w:p>
    <w:p w:rsidR="00ED33C5" w:rsidRDefault="00ED33C5" w:rsidP="00ED33C5">
      <w:pPr>
        <w:pStyle w:val="NoSpacing"/>
        <w:rPr>
          <w:b/>
        </w:rPr>
      </w:pPr>
    </w:p>
    <w:p w:rsidR="00ED33C5" w:rsidRPr="006D209A" w:rsidRDefault="00ED33C5" w:rsidP="00ED33C5">
      <w:pPr>
        <w:pStyle w:val="NoSpacing"/>
        <w:rPr>
          <w:b/>
          <w:sz w:val="24"/>
          <w:szCs w:val="24"/>
          <w:u w:val="single"/>
        </w:rPr>
      </w:pPr>
      <w:r w:rsidRPr="006D209A">
        <w:rPr>
          <w:b/>
          <w:sz w:val="24"/>
          <w:szCs w:val="24"/>
          <w:u w:val="single"/>
        </w:rPr>
        <w:t xml:space="preserve">Kitchen Party Alcohol Prices </w:t>
      </w:r>
    </w:p>
    <w:p w:rsidR="00ED33C5" w:rsidRPr="006D209A" w:rsidRDefault="00ED33C5" w:rsidP="00ED33C5">
      <w:pPr>
        <w:pStyle w:val="NoSpacing"/>
        <w:rPr>
          <w:b/>
          <w:u w:val="single"/>
        </w:rPr>
      </w:pPr>
    </w:p>
    <w:p w:rsidR="00ED33C5" w:rsidRDefault="00ED33C5" w:rsidP="00ED33C5">
      <w:r>
        <w:t xml:space="preserve">The Committee reviewed the current price for beer and alcohol at the Kitchen Party and agreed that beer should be sold for $5.00 and coolers be sold for $6.00. </w:t>
      </w:r>
    </w:p>
    <w:p w:rsidR="00ED33C5" w:rsidRDefault="00ED33C5" w:rsidP="00ED33C5"/>
    <w:p w:rsidR="00ED33C5" w:rsidRPr="00ED33C5" w:rsidRDefault="005F2E28" w:rsidP="00ED33C5">
      <w:pPr>
        <w:rPr>
          <w:b/>
          <w:sz w:val="26"/>
          <w:szCs w:val="26"/>
        </w:rPr>
      </w:pPr>
      <w:r>
        <w:rPr>
          <w:b/>
          <w:sz w:val="26"/>
          <w:szCs w:val="26"/>
        </w:rPr>
        <w:t>Motion #13-189</w:t>
      </w:r>
    </w:p>
    <w:p w:rsidR="00ED33C5" w:rsidRPr="00ED33C5" w:rsidRDefault="00ED33C5" w:rsidP="00ED33C5">
      <w:pPr>
        <w:rPr>
          <w:b/>
          <w:sz w:val="26"/>
          <w:szCs w:val="26"/>
        </w:rPr>
      </w:pPr>
      <w:r w:rsidRPr="00ED33C5">
        <w:rPr>
          <w:b/>
          <w:sz w:val="26"/>
          <w:szCs w:val="26"/>
        </w:rPr>
        <w:t>Kitchen Party Alcohol Prices</w:t>
      </w:r>
    </w:p>
    <w:p w:rsidR="00ED33C5" w:rsidRDefault="00ED33C5" w:rsidP="00ED33C5"/>
    <w:p w:rsidR="00ED33C5" w:rsidRDefault="00ED33C5" w:rsidP="00ED33C5">
      <w:r>
        <w:t>Moved by Councillor Parrott and seconded by Councillor Blundon that beer and liquor be sold for $5 and coolers for $6 at the Kitchen Party.</w:t>
      </w:r>
    </w:p>
    <w:p w:rsidR="00ED33C5" w:rsidRDefault="00ED33C5" w:rsidP="00ED33C5"/>
    <w:p w:rsidR="00ED33C5" w:rsidRDefault="00ED33C5" w:rsidP="00ED33C5">
      <w:r>
        <w:tab/>
      </w:r>
      <w:r>
        <w:tab/>
        <w:t>In Favour:</w:t>
      </w:r>
      <w:r>
        <w:tab/>
        <w:t>5</w:t>
      </w:r>
      <w:r>
        <w:tab/>
        <w:t>Opposing:</w:t>
      </w:r>
      <w:r>
        <w:tab/>
        <w:t>0</w:t>
      </w:r>
    </w:p>
    <w:p w:rsidR="00ED33C5" w:rsidRDefault="00ED33C5" w:rsidP="00ED33C5"/>
    <w:p w:rsidR="00ED33C5" w:rsidRDefault="00ED33C5" w:rsidP="00ED33C5">
      <w:r w:rsidRPr="00ED33C5">
        <w:rPr>
          <w:b/>
        </w:rPr>
        <w:t>Decision:</w:t>
      </w:r>
      <w:r>
        <w:tab/>
        <w:t>Motion carried.</w:t>
      </w:r>
    </w:p>
    <w:p w:rsidR="00ED33C5" w:rsidRDefault="00ED33C5" w:rsidP="00ED33C5"/>
    <w:p w:rsidR="00ED33C5" w:rsidRDefault="00ED33C5" w:rsidP="00ED33C5">
      <w:pPr>
        <w:rPr>
          <w:b/>
          <w:u w:val="single"/>
        </w:rPr>
      </w:pPr>
      <w:r w:rsidRPr="006D209A">
        <w:rPr>
          <w:b/>
          <w:u w:val="single"/>
        </w:rPr>
        <w:lastRenderedPageBreak/>
        <w:t>Kitchen Party Bar</w:t>
      </w:r>
    </w:p>
    <w:p w:rsidR="00ED33C5" w:rsidRPr="006D209A" w:rsidRDefault="00ED33C5" w:rsidP="00ED33C5">
      <w:pPr>
        <w:rPr>
          <w:b/>
          <w:u w:val="single"/>
        </w:rPr>
      </w:pPr>
    </w:p>
    <w:p w:rsidR="00ED33C5" w:rsidRDefault="00ED33C5" w:rsidP="00ED33C5">
      <w:r>
        <w:t xml:space="preserve">Expressions of interest were sought from local organizations to run the 2013 Kitchen Party bar for an honorarium. The selected group has to set up the Kitchen Party bar, serve refreshments and clean up.  The only organization to express interest was the </w:t>
      </w:r>
      <w:proofErr w:type="spellStart"/>
      <w:r>
        <w:t>Avion</w:t>
      </w:r>
      <w:proofErr w:type="spellEnd"/>
      <w:r>
        <w:t xml:space="preserve"> Players who have worked with the Town to run the Great Big Sea concert bar and the 2012 Kitchen Party bar.</w:t>
      </w:r>
    </w:p>
    <w:p w:rsidR="00ED33C5" w:rsidRDefault="00ED33C5" w:rsidP="00ED33C5">
      <w:r>
        <w:t xml:space="preserve">The Committee looks forward to working with the </w:t>
      </w:r>
      <w:proofErr w:type="spellStart"/>
      <w:r>
        <w:t>Avion</w:t>
      </w:r>
      <w:proofErr w:type="spellEnd"/>
      <w:r>
        <w:t xml:space="preserve"> Players to ensure the Kitchen Party is a success!</w:t>
      </w:r>
    </w:p>
    <w:p w:rsidR="00ED33C5" w:rsidRPr="00316459" w:rsidRDefault="00ED33C5" w:rsidP="00ED33C5">
      <w:pPr>
        <w:rPr>
          <w:b/>
        </w:rPr>
      </w:pPr>
    </w:p>
    <w:p w:rsidR="00ED33C5" w:rsidRDefault="00ED33C5" w:rsidP="00ED33C5">
      <w:pPr>
        <w:rPr>
          <w:b/>
          <w:u w:val="single"/>
        </w:rPr>
      </w:pPr>
      <w:r w:rsidRPr="00EF7A53">
        <w:rPr>
          <w:b/>
          <w:u w:val="single"/>
        </w:rPr>
        <w:t>Beer Tent</w:t>
      </w:r>
    </w:p>
    <w:p w:rsidR="00ED33C5" w:rsidRPr="00EF7A53" w:rsidRDefault="00ED33C5" w:rsidP="00ED33C5">
      <w:pPr>
        <w:rPr>
          <w:b/>
          <w:u w:val="single"/>
        </w:rPr>
      </w:pPr>
    </w:p>
    <w:p w:rsidR="00ED33C5" w:rsidRDefault="00ED33C5" w:rsidP="00ED33C5">
      <w:r>
        <w:t>Local organizations were asked to express interest in the running of the Gander Day beer tent. There was only one applicant, Gander Fire Rescue. The Committee looks forward to working with Gander Fire Rescue to host a beer tent during Gander Day at the Town Square.</w:t>
      </w:r>
    </w:p>
    <w:p w:rsidR="00ED33C5" w:rsidRDefault="00ED33C5" w:rsidP="00ED33C5"/>
    <w:p w:rsidR="00ED33C5" w:rsidRDefault="00ED33C5" w:rsidP="00ED33C5">
      <w:pPr>
        <w:rPr>
          <w:b/>
          <w:u w:val="single"/>
        </w:rPr>
      </w:pPr>
      <w:r w:rsidRPr="00EF7A53">
        <w:rPr>
          <w:b/>
          <w:u w:val="single"/>
        </w:rPr>
        <w:t>Schedule</w:t>
      </w:r>
    </w:p>
    <w:p w:rsidR="00ED33C5" w:rsidRPr="00EF7A53" w:rsidRDefault="00ED33C5" w:rsidP="00ED33C5">
      <w:pPr>
        <w:rPr>
          <w:b/>
          <w:u w:val="single"/>
        </w:rPr>
      </w:pPr>
    </w:p>
    <w:p w:rsidR="00ED33C5" w:rsidRDefault="00ED33C5" w:rsidP="00ED33C5">
      <w:r>
        <w:t>The 27</w:t>
      </w:r>
      <w:r w:rsidRPr="00316459">
        <w:rPr>
          <w:vertAlign w:val="superscript"/>
        </w:rPr>
        <w:t>th</w:t>
      </w:r>
      <w:r>
        <w:t xml:space="preserve"> edition of the Festival of Flight schedule is complete and now available on the Town’s website – </w:t>
      </w:r>
      <w:hyperlink r:id="rId8" w:history="1">
        <w:r w:rsidRPr="00374518">
          <w:rPr>
            <w:rStyle w:val="Hyperlink"/>
          </w:rPr>
          <w:t>www.gandercanada.com</w:t>
        </w:r>
      </w:hyperlink>
      <w:r>
        <w:t xml:space="preserve">. The printed brochures will be delivered to all households in Gander and some of the surrounding towns before Festival week. There are a number of events planned for all ages and we hope that everyone will get out and enjoy your civic celebrations. </w:t>
      </w:r>
    </w:p>
    <w:p w:rsidR="00ED33C5" w:rsidRDefault="00ED33C5" w:rsidP="00ED33C5"/>
    <w:p w:rsidR="00ED33C5" w:rsidRDefault="00ED33C5" w:rsidP="00ED33C5">
      <w:pPr>
        <w:rPr>
          <w:b/>
          <w:u w:val="single"/>
        </w:rPr>
      </w:pPr>
      <w:r w:rsidRPr="00EF7A53">
        <w:rPr>
          <w:b/>
          <w:u w:val="single"/>
        </w:rPr>
        <w:t xml:space="preserve">Gander Day </w:t>
      </w:r>
    </w:p>
    <w:p w:rsidR="00ED33C5" w:rsidRPr="00EF7A53" w:rsidRDefault="00ED33C5" w:rsidP="00ED33C5">
      <w:pPr>
        <w:rPr>
          <w:b/>
          <w:u w:val="single"/>
        </w:rPr>
      </w:pPr>
    </w:p>
    <w:p w:rsidR="00ED33C5" w:rsidRDefault="00ED33C5" w:rsidP="00ED33C5">
      <w:r>
        <w:t>The Committee reviewed the proposed layout for the Gander Day celebrations that will be taking place at the Town Square on Monday, August 5</w:t>
      </w:r>
      <w:r w:rsidRPr="00316459">
        <w:rPr>
          <w:vertAlign w:val="superscript"/>
        </w:rPr>
        <w:t>th</w:t>
      </w:r>
      <w:r>
        <w:t>.  Residents are advised that both pedestrian and vehicular tra</w:t>
      </w:r>
      <w:r>
        <w:softHyphen/>
        <w:t xml:space="preserve">ffic will be greatly increased in the area and motorists are urged to approach the area with caution. The section of Elizabeth Drive between the north entrance to </w:t>
      </w:r>
      <w:proofErr w:type="spellStart"/>
      <w:r>
        <w:t>Alcock</w:t>
      </w:r>
      <w:proofErr w:type="spellEnd"/>
      <w:r>
        <w:t xml:space="preserve"> Crescent and the Airport/Elizabeth intersection will be closed to vehicles for the duration of the Gander Day activities. As well, 'No Parking' signage will be erected and strictly enforced throughout the area so please ensure you adhere to the approved parking plan. To view the parking plan or a complete listing of affected streets, please go to </w:t>
      </w:r>
      <w:hyperlink r:id="rId9" w:history="1">
        <w:r w:rsidRPr="00374518">
          <w:rPr>
            <w:rStyle w:val="Hyperlink"/>
          </w:rPr>
          <w:t>www.gandercanada.com</w:t>
        </w:r>
      </w:hyperlink>
      <w:r>
        <w:t xml:space="preserve"> and click on the Festival of Flight link at the bottom of our homepage. </w:t>
      </w:r>
    </w:p>
    <w:p w:rsidR="00ED33C5" w:rsidRDefault="00ED33C5" w:rsidP="00ED33C5"/>
    <w:p w:rsidR="00ED33C5" w:rsidRDefault="00ED33C5" w:rsidP="00ED33C5">
      <w:pPr>
        <w:rPr>
          <w:b/>
          <w:sz w:val="28"/>
          <w:szCs w:val="28"/>
        </w:rPr>
      </w:pPr>
      <w:proofErr w:type="spellStart"/>
      <w:r>
        <w:rPr>
          <w:b/>
          <w:sz w:val="28"/>
          <w:szCs w:val="28"/>
        </w:rPr>
        <w:t>Targa</w:t>
      </w:r>
      <w:proofErr w:type="spellEnd"/>
      <w:r>
        <w:rPr>
          <w:b/>
          <w:sz w:val="28"/>
          <w:szCs w:val="28"/>
        </w:rPr>
        <w:t xml:space="preserve"> Newfoundland Advertising Request</w:t>
      </w:r>
    </w:p>
    <w:p w:rsidR="00ED33C5" w:rsidRPr="00AC6C0C" w:rsidRDefault="00ED33C5" w:rsidP="00ED33C5">
      <w:pPr>
        <w:rPr>
          <w:b/>
          <w:sz w:val="28"/>
          <w:szCs w:val="28"/>
        </w:rPr>
      </w:pPr>
    </w:p>
    <w:p w:rsidR="00ED33C5" w:rsidRDefault="00ED33C5" w:rsidP="00ED33C5">
      <w:r>
        <w:t xml:space="preserve">A request for advertising in the </w:t>
      </w:r>
      <w:proofErr w:type="spellStart"/>
      <w:r>
        <w:t>Targa</w:t>
      </w:r>
      <w:proofErr w:type="spellEnd"/>
      <w:r>
        <w:t xml:space="preserve"> Newfoundland Official Program was reviewed and the Committee agreed to place a 1/8 page ad in the guide at a cost of $295.00 plus tax.</w:t>
      </w:r>
    </w:p>
    <w:p w:rsidR="00ED33C5" w:rsidRDefault="00ED33C5" w:rsidP="00ED33C5"/>
    <w:p w:rsidR="005F2E28" w:rsidRDefault="005F2E28" w:rsidP="00ED33C5">
      <w:pPr>
        <w:pStyle w:val="NoSpacing"/>
        <w:rPr>
          <w:b/>
          <w:sz w:val="28"/>
          <w:szCs w:val="28"/>
        </w:rPr>
      </w:pPr>
    </w:p>
    <w:p w:rsidR="005F2E28" w:rsidRDefault="005F2E28" w:rsidP="00ED33C5">
      <w:pPr>
        <w:pStyle w:val="NoSpacing"/>
        <w:rPr>
          <w:b/>
          <w:sz w:val="28"/>
          <w:szCs w:val="28"/>
        </w:rPr>
      </w:pPr>
    </w:p>
    <w:p w:rsidR="005F2E28" w:rsidRDefault="005F2E28" w:rsidP="00ED33C5">
      <w:pPr>
        <w:pStyle w:val="NoSpacing"/>
        <w:rPr>
          <w:b/>
          <w:sz w:val="28"/>
          <w:szCs w:val="28"/>
        </w:rPr>
      </w:pPr>
    </w:p>
    <w:p w:rsidR="005F2E28" w:rsidRDefault="005F2E28" w:rsidP="00ED33C5">
      <w:pPr>
        <w:pStyle w:val="NoSpacing"/>
        <w:rPr>
          <w:b/>
          <w:sz w:val="28"/>
          <w:szCs w:val="28"/>
        </w:rPr>
      </w:pPr>
    </w:p>
    <w:p w:rsidR="00ED33C5" w:rsidRPr="00100550" w:rsidRDefault="00ED33C5" w:rsidP="00ED33C5">
      <w:pPr>
        <w:pStyle w:val="NoSpacing"/>
        <w:rPr>
          <w:b/>
          <w:sz w:val="28"/>
          <w:szCs w:val="28"/>
        </w:rPr>
      </w:pPr>
      <w:r>
        <w:rPr>
          <w:b/>
          <w:sz w:val="28"/>
          <w:szCs w:val="28"/>
        </w:rPr>
        <w:lastRenderedPageBreak/>
        <w:t>Upcoming Events</w:t>
      </w:r>
    </w:p>
    <w:p w:rsidR="00ED33C5" w:rsidRPr="00100550" w:rsidRDefault="00ED33C5" w:rsidP="00ED33C5">
      <w:pPr>
        <w:pStyle w:val="NoSpacing"/>
        <w:rPr>
          <w:sz w:val="28"/>
          <w:szCs w:val="28"/>
        </w:rPr>
      </w:pPr>
    </w:p>
    <w:p w:rsidR="00ED33C5" w:rsidRDefault="00ED33C5" w:rsidP="00ED33C5">
      <w:pPr>
        <w:tabs>
          <w:tab w:val="left" w:pos="-1200"/>
          <w:tab w:val="left" w:pos="-1020"/>
        </w:tabs>
        <w:ind w:left="720" w:hanging="720"/>
        <w:rPr>
          <w:rFonts w:cs="Arial"/>
          <w:lang w:val="en-GB"/>
        </w:rPr>
      </w:pPr>
      <w:r>
        <w:rPr>
          <w:rFonts w:cs="Arial"/>
          <w:lang w:val="en-GB"/>
        </w:rPr>
        <w:t>Upcoming events in the Town during the month of August include the following:</w:t>
      </w:r>
    </w:p>
    <w:p w:rsidR="00ED33C5" w:rsidRDefault="00ED33C5" w:rsidP="00ED33C5">
      <w:pPr>
        <w:tabs>
          <w:tab w:val="left" w:pos="-1200"/>
          <w:tab w:val="left" w:pos="-1020"/>
        </w:tabs>
        <w:ind w:left="720" w:hanging="720"/>
        <w:rPr>
          <w:rFonts w:cs="Arial"/>
          <w:lang w:val="en-GB"/>
        </w:rPr>
      </w:pPr>
    </w:p>
    <w:p w:rsidR="00ED33C5" w:rsidRDefault="00ED33C5" w:rsidP="00ED33C5">
      <w:pPr>
        <w:tabs>
          <w:tab w:val="left" w:pos="-1200"/>
          <w:tab w:val="left" w:pos="-1020"/>
        </w:tabs>
        <w:ind w:left="720" w:hanging="720"/>
        <w:rPr>
          <w:rFonts w:cs="Arial"/>
          <w:lang w:val="en-GB"/>
        </w:rPr>
      </w:pPr>
      <w:r>
        <w:rPr>
          <w:rFonts w:cs="Arial"/>
          <w:lang w:val="en-GB"/>
        </w:rPr>
        <w:t xml:space="preserve">Aug 1 – 5: </w:t>
      </w:r>
      <w:r>
        <w:rPr>
          <w:rFonts w:cs="Arial"/>
          <w:lang w:val="en-GB"/>
        </w:rPr>
        <w:tab/>
        <w:t>Festival of Flight</w:t>
      </w:r>
    </w:p>
    <w:p w:rsidR="00ED33C5" w:rsidRDefault="00ED33C5" w:rsidP="00ED33C5">
      <w:pPr>
        <w:tabs>
          <w:tab w:val="left" w:pos="-1200"/>
          <w:tab w:val="left" w:pos="-1020"/>
        </w:tabs>
        <w:ind w:left="720" w:hanging="720"/>
        <w:rPr>
          <w:rFonts w:cs="Arial"/>
          <w:lang w:val="en-GB"/>
        </w:rPr>
      </w:pPr>
      <w:r>
        <w:rPr>
          <w:rFonts w:cs="Arial"/>
          <w:lang w:val="en-GB"/>
        </w:rPr>
        <w:t xml:space="preserve">Aug 1 – 5: </w:t>
      </w:r>
      <w:r>
        <w:rPr>
          <w:rFonts w:cs="Arial"/>
          <w:lang w:val="en-GB"/>
        </w:rPr>
        <w:tab/>
        <w:t>National Softball Tournament</w:t>
      </w:r>
    </w:p>
    <w:p w:rsidR="00ED33C5" w:rsidRDefault="00ED33C5" w:rsidP="00ED33C5">
      <w:pPr>
        <w:tabs>
          <w:tab w:val="left" w:pos="-1200"/>
          <w:tab w:val="left" w:pos="-1020"/>
        </w:tabs>
        <w:ind w:left="720" w:hanging="720"/>
        <w:rPr>
          <w:rFonts w:cs="Arial"/>
          <w:lang w:val="en-GB"/>
        </w:rPr>
      </w:pPr>
      <w:r>
        <w:rPr>
          <w:rFonts w:cs="Arial"/>
          <w:lang w:val="en-GB"/>
        </w:rPr>
        <w:t xml:space="preserve">Aug 9 – 23: </w:t>
      </w:r>
      <w:r>
        <w:rPr>
          <w:rFonts w:cs="Arial"/>
          <w:lang w:val="en-GB"/>
        </w:rPr>
        <w:tab/>
        <w:t>Hockey Newfoundland &amp; Labrador High Performance Camp</w:t>
      </w:r>
    </w:p>
    <w:p w:rsidR="00ED33C5" w:rsidRDefault="00ED33C5" w:rsidP="00ED33C5">
      <w:pPr>
        <w:tabs>
          <w:tab w:val="left" w:pos="-1200"/>
          <w:tab w:val="left" w:pos="-1020"/>
        </w:tabs>
        <w:ind w:left="720" w:hanging="720"/>
        <w:rPr>
          <w:rFonts w:cs="Arial"/>
          <w:lang w:val="en-GB"/>
        </w:rPr>
      </w:pPr>
      <w:r>
        <w:rPr>
          <w:rFonts w:cs="Arial"/>
          <w:lang w:val="en-GB"/>
        </w:rPr>
        <w:t xml:space="preserve">Aug 9 – 11: </w:t>
      </w:r>
      <w:r>
        <w:rPr>
          <w:rFonts w:cs="Arial"/>
          <w:lang w:val="en-GB"/>
        </w:rPr>
        <w:tab/>
        <w:t>Pepsi Pee Wee AAA Baseball Tournament</w:t>
      </w:r>
    </w:p>
    <w:p w:rsidR="00ED33C5" w:rsidRDefault="00ED33C5" w:rsidP="00ED33C5">
      <w:pPr>
        <w:tabs>
          <w:tab w:val="left" w:pos="-1200"/>
          <w:tab w:val="left" w:pos="-1020"/>
        </w:tabs>
        <w:ind w:left="720" w:hanging="720"/>
        <w:rPr>
          <w:rFonts w:cs="Arial"/>
          <w:lang w:val="en-GB"/>
        </w:rPr>
      </w:pPr>
      <w:r>
        <w:rPr>
          <w:rFonts w:cs="Arial"/>
          <w:lang w:val="en-GB"/>
        </w:rPr>
        <w:t xml:space="preserve">Aug 17 - 18: </w:t>
      </w:r>
      <w:r>
        <w:rPr>
          <w:rFonts w:cs="Arial"/>
          <w:lang w:val="en-GB"/>
        </w:rPr>
        <w:tab/>
        <w:t>Subway Kids of Steel &amp; Adult Triathlon</w:t>
      </w:r>
    </w:p>
    <w:p w:rsidR="00ED33C5" w:rsidRDefault="00ED33C5" w:rsidP="00ED33C5">
      <w:pPr>
        <w:tabs>
          <w:tab w:val="left" w:pos="-1200"/>
          <w:tab w:val="left" w:pos="-1020"/>
        </w:tabs>
        <w:ind w:left="720" w:hanging="720"/>
        <w:rPr>
          <w:rFonts w:cs="Arial"/>
          <w:lang w:val="en-GB"/>
        </w:rPr>
      </w:pPr>
      <w:r>
        <w:rPr>
          <w:rFonts w:cs="Arial"/>
          <w:lang w:val="en-GB"/>
        </w:rPr>
        <w:t xml:space="preserve">Aug 23 – 30: </w:t>
      </w:r>
      <w:r>
        <w:rPr>
          <w:rFonts w:cs="Arial"/>
          <w:lang w:val="en-GB"/>
        </w:rPr>
        <w:tab/>
        <w:t>Flyers Hockey School</w:t>
      </w:r>
    </w:p>
    <w:p w:rsidR="005F2E28" w:rsidRDefault="005F2E28" w:rsidP="00ED33C5"/>
    <w:p w:rsidR="00ED33C5" w:rsidRDefault="00ED33C5" w:rsidP="00ED33C5">
      <w:r>
        <w:t>For any information regarding the events listed, please contact the Events Office at 651-5958.</w:t>
      </w:r>
    </w:p>
    <w:p w:rsidR="00D4538C" w:rsidRDefault="00D4538C" w:rsidP="00836FF0">
      <w:pPr>
        <w:pStyle w:val="NoSpacing"/>
        <w:jc w:val="both"/>
        <w:rPr>
          <w:sz w:val="24"/>
          <w:szCs w:val="24"/>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5616D3">
        <w:t>Parrott</w:t>
      </w:r>
      <w:r>
        <w:t>.</w:t>
      </w:r>
    </w:p>
    <w:p w:rsidR="00BC6DD1" w:rsidRDefault="00BC6DD1" w:rsidP="00BC6DD1"/>
    <w:p w:rsidR="00BC6DD1" w:rsidRDefault="00BC6DD1" w:rsidP="00BC6DD1">
      <w:r>
        <w:t xml:space="preserve">The Municipal Works &amp; Services Committee was held on </w:t>
      </w:r>
      <w:r w:rsidR="00671FF6">
        <w:t>Ju</w:t>
      </w:r>
      <w:r w:rsidR="005616D3">
        <w:t>ly</w:t>
      </w:r>
      <w:r w:rsidR="00671FF6">
        <w:t xml:space="preserve"> </w:t>
      </w:r>
      <w:r w:rsidR="005616D3">
        <w:t>17</w:t>
      </w:r>
      <w:r w:rsidR="001461BC">
        <w:t>, 2013</w:t>
      </w:r>
      <w:r>
        <w:t xml:space="preserve">.  The meeting was chaired by </w:t>
      </w:r>
      <w:r w:rsidR="005616D3">
        <w:t>G. Parrott</w:t>
      </w:r>
      <w:r>
        <w:t>, Councillor.  Other members present included:</w:t>
      </w:r>
      <w:r w:rsidR="000A182A">
        <w:t xml:space="preserve"> </w:t>
      </w:r>
      <w:r w:rsidR="007B6A68">
        <w:t>D. Blundon, Councillor;</w:t>
      </w:r>
      <w:r w:rsidR="005616D3">
        <w:t xml:space="preserve"> S. Oram, Councillor; </w:t>
      </w:r>
      <w:r w:rsidR="001461BC">
        <w:t>J. Turner, Chief Administrative Officer;</w:t>
      </w:r>
      <w:r w:rsidR="008A670E">
        <w:t xml:space="preserve"> </w:t>
      </w:r>
      <w:r>
        <w:t>J. Blackwood, Directo</w:t>
      </w:r>
      <w:r w:rsidR="007E1B0E">
        <w:t>r of Municipal Works &amp; Services</w:t>
      </w:r>
      <w:r w:rsidR="007B6A68">
        <w:t>.</w:t>
      </w:r>
    </w:p>
    <w:p w:rsidR="001461BC" w:rsidRDefault="001461BC" w:rsidP="00BC6DD1"/>
    <w:p w:rsidR="000A182A" w:rsidRDefault="00BC6DD1" w:rsidP="009F7238">
      <w:r>
        <w:t>The following items were discussed:</w:t>
      </w:r>
    </w:p>
    <w:p w:rsidR="00443BD9" w:rsidRDefault="00443BD9" w:rsidP="009F7238"/>
    <w:p w:rsidR="006E2FFB" w:rsidRDefault="006E2FFB" w:rsidP="006E2FFB">
      <w:pPr>
        <w:rPr>
          <w:b/>
          <w:sz w:val="28"/>
          <w:szCs w:val="28"/>
        </w:rPr>
      </w:pPr>
      <w:r>
        <w:rPr>
          <w:b/>
          <w:sz w:val="28"/>
          <w:szCs w:val="28"/>
        </w:rPr>
        <w:t>Delegation – Residents 19 Howe Street</w:t>
      </w:r>
    </w:p>
    <w:p w:rsidR="006E2FFB" w:rsidRDefault="006E2FFB" w:rsidP="006E2FFB"/>
    <w:p w:rsidR="006E2FFB" w:rsidRDefault="006E2FFB" w:rsidP="006E2FFB">
      <w:r>
        <w:t>The owner of 19 Howe Street relayed the sequences of events leading up to the backfilling of their property at 19 Howe Street indicating that it wasn’t their intent to do anything outside of Council’s regulations or to do anything they weren’t permitted. They are requesting that Council agree to allow the backfilling stay as it.</w:t>
      </w:r>
    </w:p>
    <w:p w:rsidR="006E2FFB" w:rsidRDefault="006E2FFB" w:rsidP="006E2FFB"/>
    <w:p w:rsidR="006E2FFB" w:rsidRDefault="006E2FFB" w:rsidP="006E2FFB">
      <w:r>
        <w:t xml:space="preserve">The delegation left the </w:t>
      </w:r>
      <w:r w:rsidR="0002786D">
        <w:t xml:space="preserve">Committee </w:t>
      </w:r>
      <w:r>
        <w:t>meeting.</w:t>
      </w:r>
    </w:p>
    <w:p w:rsidR="006E2FFB" w:rsidRDefault="006E2FFB" w:rsidP="006E2FFB"/>
    <w:p w:rsidR="006E2FFB" w:rsidRDefault="006E2FFB" w:rsidP="006E2FFB">
      <w:r>
        <w:t xml:space="preserve">The Committee had a general discussion about the circumstances surrounding the backfilling and the Director advised that the backfill was located on the Town of Gander’s property and it had adversely changed the grading of that property and the surrounding properties. He further advised that the work was done without supervision, as is typical in subdivision developments and without permission from the Town. He stated that the Newfoundland Power poles had been backfilled decreasing the height from the lines to the ground and that the backfilling had also encroached upon an easement which could possibly be used as a </w:t>
      </w:r>
      <w:proofErr w:type="spellStart"/>
      <w:r>
        <w:t>trailway</w:t>
      </w:r>
      <w:proofErr w:type="spellEnd"/>
      <w:r>
        <w:t xml:space="preserve"> sometime in the future. </w:t>
      </w:r>
    </w:p>
    <w:p w:rsidR="006E2FFB" w:rsidRDefault="006E2FFB" w:rsidP="006E2FFB"/>
    <w:p w:rsidR="006E2FFB" w:rsidRDefault="006E2FFB" w:rsidP="006E2FFB">
      <w:r>
        <w:lastRenderedPageBreak/>
        <w:t>After a lengthy discussion the Committee agreed that the removal order which has been issued on this property stand and that the Municipal Works staff keep a close eye on this area and notify immediately of instances of backfilling of Town of Gander property.</w:t>
      </w:r>
    </w:p>
    <w:p w:rsidR="006E2FFB" w:rsidRDefault="006E2FFB" w:rsidP="006E2FFB"/>
    <w:p w:rsidR="006E2FFB" w:rsidRDefault="006E2FFB" w:rsidP="006E2FFB"/>
    <w:p w:rsidR="006E2FFB" w:rsidRDefault="006E2FFB" w:rsidP="006E2FFB">
      <w:pPr>
        <w:rPr>
          <w:b/>
          <w:sz w:val="28"/>
          <w:szCs w:val="28"/>
        </w:rPr>
      </w:pPr>
      <w:r>
        <w:rPr>
          <w:b/>
          <w:sz w:val="28"/>
          <w:szCs w:val="28"/>
        </w:rPr>
        <w:t xml:space="preserve">107/109 </w:t>
      </w:r>
      <w:proofErr w:type="spellStart"/>
      <w:r>
        <w:rPr>
          <w:b/>
          <w:sz w:val="28"/>
          <w:szCs w:val="28"/>
        </w:rPr>
        <w:t>Penwell</w:t>
      </w:r>
      <w:proofErr w:type="spellEnd"/>
      <w:r>
        <w:rPr>
          <w:b/>
          <w:sz w:val="28"/>
          <w:szCs w:val="28"/>
        </w:rPr>
        <w:t xml:space="preserve"> Street</w:t>
      </w:r>
    </w:p>
    <w:p w:rsidR="006E2FFB" w:rsidRDefault="006E2FFB" w:rsidP="006E2FFB">
      <w:pPr>
        <w:rPr>
          <w:b/>
          <w:sz w:val="28"/>
          <w:szCs w:val="28"/>
        </w:rPr>
      </w:pPr>
    </w:p>
    <w:p w:rsidR="005F2E28" w:rsidRDefault="006E2FFB" w:rsidP="006E2FFB">
      <w:r>
        <w:t xml:space="preserve">This item was forwarded from the Public Safety Committee. The Director advised that the infrastructure missing at 107 / 109 </w:t>
      </w:r>
      <w:proofErr w:type="spellStart"/>
      <w:r>
        <w:t>Penwell</w:t>
      </w:r>
      <w:proofErr w:type="spellEnd"/>
      <w:r>
        <w:t xml:space="preserve"> Street was identified as a deficiency in the subdivision development agreement and that the developer had been written and notified that they are in default of their agreement. The Committee is recommending that staff take the steps required in administering the contract to have this work completed.</w:t>
      </w:r>
    </w:p>
    <w:p w:rsidR="005F2E28" w:rsidRDefault="005F2E28" w:rsidP="006E2FFB"/>
    <w:p w:rsidR="006E2FFB" w:rsidRPr="005F2E28" w:rsidRDefault="006E2FFB" w:rsidP="006E2FFB">
      <w:r>
        <w:rPr>
          <w:b/>
          <w:sz w:val="28"/>
          <w:szCs w:val="28"/>
        </w:rPr>
        <w:t xml:space="preserve">Invoices </w:t>
      </w:r>
    </w:p>
    <w:p w:rsidR="006E2FFB" w:rsidRDefault="006E2FFB" w:rsidP="006E2FFB">
      <w:pPr>
        <w:rPr>
          <w:b/>
          <w:sz w:val="28"/>
          <w:szCs w:val="28"/>
        </w:rPr>
      </w:pPr>
    </w:p>
    <w:p w:rsidR="006E2FFB" w:rsidRDefault="006E2FFB" w:rsidP="006E2FFB">
      <w:r>
        <w:t>The Director advised the Committee that there are four invoices for approval two under Capital and two under Operating. He also advised that all goods and services have been received and met Council’s Purchasing Procedures policy.</w:t>
      </w:r>
    </w:p>
    <w:p w:rsidR="006E2FFB" w:rsidRDefault="006E2FFB" w:rsidP="006E2FFB"/>
    <w:p w:rsidR="006E2FFB" w:rsidRDefault="006E2FFB" w:rsidP="006E2FFB">
      <w:r>
        <w:t>The Committee is recommending payment and forwards them to the Finance Committee for its consideration.</w:t>
      </w:r>
    </w:p>
    <w:p w:rsidR="006E2FFB" w:rsidRDefault="006E2FFB" w:rsidP="006E2FFB"/>
    <w:p w:rsidR="006E2FFB" w:rsidRDefault="006E2FFB" w:rsidP="006E2FFB">
      <w:pPr>
        <w:rPr>
          <w:b/>
          <w:sz w:val="28"/>
          <w:szCs w:val="28"/>
        </w:rPr>
      </w:pPr>
      <w:r>
        <w:rPr>
          <w:b/>
          <w:sz w:val="28"/>
          <w:szCs w:val="28"/>
        </w:rPr>
        <w:t>Building Statistics</w:t>
      </w:r>
    </w:p>
    <w:p w:rsidR="006E2FFB" w:rsidRDefault="006E2FFB" w:rsidP="006E2FFB">
      <w:pPr>
        <w:rPr>
          <w:b/>
          <w:sz w:val="28"/>
          <w:szCs w:val="28"/>
        </w:rPr>
      </w:pPr>
    </w:p>
    <w:p w:rsidR="006E2FFB" w:rsidRDefault="006E2FFB" w:rsidP="006E2FFB">
      <w:r>
        <w:t>The Committee reviewed the building statistics for January 1</w:t>
      </w:r>
      <w:r>
        <w:rPr>
          <w:vertAlign w:val="superscript"/>
        </w:rPr>
        <w:t>st</w:t>
      </w:r>
      <w:r>
        <w:t xml:space="preserve"> – June 30</w:t>
      </w:r>
      <w:r>
        <w:rPr>
          <w:vertAlign w:val="superscript"/>
        </w:rPr>
        <w:t>th</w:t>
      </w:r>
      <w:r>
        <w:t xml:space="preserve">, 2013 construction season as attached. </w:t>
      </w:r>
      <w:r w:rsidRPr="00715A89">
        <w:t>It was noted that the total of residential units was up by 5 and the total dollar value of permits issue</w:t>
      </w:r>
      <w:r>
        <w:t>d</w:t>
      </w:r>
      <w:r w:rsidRPr="00715A89">
        <w:t xml:space="preserve"> </w:t>
      </w:r>
      <w:r>
        <w:t>is $14.7 million which is</w:t>
      </w:r>
      <w:r w:rsidRPr="00715A89">
        <w:t xml:space="preserve"> up from last year this time by </w:t>
      </w:r>
      <w:r>
        <w:t>$</w:t>
      </w:r>
      <w:r w:rsidRPr="00715A89">
        <w:t>3.6 million.</w:t>
      </w:r>
      <w:r>
        <w:t xml:space="preserve"> This is encouraging news for the Town of Gander and the department looks forward to a strong second half to the construction season as well.</w:t>
      </w:r>
    </w:p>
    <w:p w:rsidR="006E2FFB" w:rsidRDefault="006E2FFB" w:rsidP="006E2FFB"/>
    <w:p w:rsidR="006E2FFB" w:rsidRDefault="006E2FFB" w:rsidP="006E2FFB">
      <w:pPr>
        <w:rPr>
          <w:b/>
          <w:sz w:val="28"/>
          <w:szCs w:val="28"/>
        </w:rPr>
      </w:pPr>
      <w:r>
        <w:rPr>
          <w:b/>
          <w:sz w:val="28"/>
          <w:szCs w:val="28"/>
        </w:rPr>
        <w:t>30 Blackwood Drive</w:t>
      </w:r>
    </w:p>
    <w:p w:rsidR="006E2FFB" w:rsidRDefault="006E2FFB" w:rsidP="006E2FFB">
      <w:pPr>
        <w:rPr>
          <w:b/>
        </w:rPr>
      </w:pPr>
    </w:p>
    <w:p w:rsidR="006E2FFB" w:rsidRDefault="006E2FFB" w:rsidP="006E2FFB">
      <w:r>
        <w:t>The Committee reviewed correspondence from the property owner of 30 Blackwood Drive advising of their concerns with the condition of the asphalt sidewalk in front of their property. The Director advised that this section of sidewalk didn’t fit the requirements under our sidewalk replacement program and that the road wasn’t scheduled for a complete rebuild until 2016 construction season. However, he did note that staff did visit the location and indicated that there was a pothole in this location that was in need of repair. He stated that staff will commence to have this work completed before the end of the week. The Director further advised that the property owner will be notified of the intended action.</w:t>
      </w:r>
    </w:p>
    <w:p w:rsidR="006E2FFB" w:rsidRDefault="006E2FFB" w:rsidP="006E2FFB"/>
    <w:p w:rsidR="005F2E28" w:rsidRDefault="005F2E28" w:rsidP="006E2FFB">
      <w:pPr>
        <w:rPr>
          <w:b/>
          <w:sz w:val="28"/>
          <w:szCs w:val="28"/>
        </w:rPr>
      </w:pPr>
    </w:p>
    <w:p w:rsidR="006E2FFB" w:rsidRDefault="006E2FFB" w:rsidP="006E2FFB">
      <w:pPr>
        <w:rPr>
          <w:b/>
          <w:sz w:val="28"/>
          <w:szCs w:val="28"/>
        </w:rPr>
      </w:pPr>
      <w:r>
        <w:rPr>
          <w:b/>
          <w:sz w:val="28"/>
          <w:szCs w:val="28"/>
        </w:rPr>
        <w:lastRenderedPageBreak/>
        <w:t>26 Hornell Street</w:t>
      </w:r>
    </w:p>
    <w:p w:rsidR="006E2FFB" w:rsidRDefault="006E2FFB" w:rsidP="006E2FFB"/>
    <w:p w:rsidR="006E2FFB" w:rsidRDefault="006E2FFB" w:rsidP="006E2FFB">
      <w:r>
        <w:t>The Committee reviewed correspondence from the property owner of 26 Hornell Street advising of the concerns with the condition of the home that he had bought from a contractor. He felt that the Town of Gander’s Engineering Department hadn’t carried out the property inspections to ensure that the property met the National Building Code. It was his opinion that there were several deficiencies in the home that should have been picked up by the Engineering staff during the inspection process.</w:t>
      </w:r>
    </w:p>
    <w:p w:rsidR="006E2FFB" w:rsidRDefault="006E2FFB" w:rsidP="006E2FFB"/>
    <w:p w:rsidR="006E2FFB" w:rsidRDefault="006E2FFB" w:rsidP="006E2FFB">
      <w:r>
        <w:t>The Committee then reviewed correspondence from the Town of Gander’s Building Inspector in response to the letter received and were okay with the response given. The Director advised that he would contact the property owner and explain the Town’s position and inquire if further assistance could be provided.</w:t>
      </w:r>
    </w:p>
    <w:p w:rsidR="006E2FFB" w:rsidRDefault="006E2FFB" w:rsidP="006E2FFB"/>
    <w:p w:rsidR="006E2FFB" w:rsidRDefault="006E2FFB" w:rsidP="006E2FFB"/>
    <w:p w:rsidR="006E2FFB" w:rsidRDefault="006E2FFB" w:rsidP="006E2FFB">
      <w:pPr>
        <w:rPr>
          <w:b/>
          <w:sz w:val="28"/>
          <w:szCs w:val="28"/>
        </w:rPr>
      </w:pPr>
      <w:r>
        <w:rPr>
          <w:b/>
          <w:sz w:val="28"/>
          <w:szCs w:val="28"/>
        </w:rPr>
        <w:t>Green Space – Cheshire and Hornell</w:t>
      </w:r>
    </w:p>
    <w:p w:rsidR="006E2FFB" w:rsidRDefault="006E2FFB" w:rsidP="006E2FFB">
      <w:pPr>
        <w:rPr>
          <w:b/>
          <w:sz w:val="28"/>
          <w:szCs w:val="28"/>
        </w:rPr>
      </w:pPr>
    </w:p>
    <w:p w:rsidR="006E2FFB" w:rsidRPr="00715A89" w:rsidRDefault="006E2FFB" w:rsidP="006E2FFB">
      <w:r>
        <w:t xml:space="preserve">Correspondence has been received indicating that the respondent felt that the green space was underutilized and some work should be carried out in the area to make it more aesthetically pleasing and providing a more usable space. The Committee is recommending this item be </w:t>
      </w:r>
      <w:r w:rsidRPr="00715A89">
        <w:t>referred</w:t>
      </w:r>
      <w:r>
        <w:t xml:space="preserve"> to the Parks &amp; Recreation Committee for their consideration.</w:t>
      </w:r>
    </w:p>
    <w:p w:rsidR="006E2FFB" w:rsidRDefault="006E2FFB" w:rsidP="006E2FFB"/>
    <w:p w:rsidR="006E2FFB" w:rsidRDefault="006E2FFB" w:rsidP="006E2FFB">
      <w:pPr>
        <w:rPr>
          <w:b/>
          <w:sz w:val="28"/>
          <w:szCs w:val="28"/>
        </w:rPr>
      </w:pPr>
      <w:r>
        <w:rPr>
          <w:b/>
          <w:sz w:val="28"/>
          <w:szCs w:val="28"/>
        </w:rPr>
        <w:t>Green Space – Blair and Jones Place</w:t>
      </w:r>
    </w:p>
    <w:p w:rsidR="006E2FFB" w:rsidRDefault="006E2FFB" w:rsidP="006E2FFB">
      <w:pPr>
        <w:rPr>
          <w:b/>
          <w:sz w:val="28"/>
          <w:szCs w:val="28"/>
        </w:rPr>
      </w:pPr>
    </w:p>
    <w:p w:rsidR="006E2FFB" w:rsidRDefault="006E2FFB" w:rsidP="006E2FFB">
      <w:r>
        <w:t>Correspondence has been received indicating that the green space behind the properties of Blair and Jones was causing some problems with water. The Director advised that he and the Supervisor of Municipal Works visited the site and is recommending reinstating the ditch in the back of these properties and that the work is scheduled for this fall. Hopefully this will help elevate and direct the water away from the properties as was originally intended in the design plans. The Committee is in agreement with this action plan and asked the Director to write the property owners advising them on the status.</w:t>
      </w:r>
    </w:p>
    <w:p w:rsidR="006E2FFB" w:rsidRDefault="006E2FFB" w:rsidP="006E2FFB"/>
    <w:p w:rsidR="006E2FFB" w:rsidRDefault="006E2FFB" w:rsidP="006E2FFB">
      <w:pPr>
        <w:rPr>
          <w:b/>
          <w:sz w:val="28"/>
          <w:szCs w:val="28"/>
        </w:rPr>
      </w:pPr>
      <w:r>
        <w:rPr>
          <w:b/>
          <w:sz w:val="28"/>
          <w:szCs w:val="28"/>
        </w:rPr>
        <w:t>Summary Capital Projects 2013</w:t>
      </w:r>
    </w:p>
    <w:p w:rsidR="006E2FFB" w:rsidRDefault="006E2FFB" w:rsidP="006E2FFB"/>
    <w:tbl>
      <w:tblPr>
        <w:tblStyle w:val="TableGrid"/>
        <w:tblW w:w="0" w:type="auto"/>
        <w:tblLook w:val="04A0"/>
      </w:tblPr>
      <w:tblGrid>
        <w:gridCol w:w="4428"/>
        <w:gridCol w:w="3420"/>
        <w:gridCol w:w="1728"/>
      </w:tblGrid>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pStyle w:val="Heading2"/>
              <w:jc w:val="center"/>
              <w:outlineLvl w:val="1"/>
              <w:rPr>
                <w:rFonts w:asciiTheme="minorHAnsi" w:hAnsiTheme="minorHAnsi"/>
                <w:sz w:val="24"/>
                <w:szCs w:val="24"/>
              </w:rPr>
            </w:pPr>
            <w:r>
              <w:rPr>
                <w:rFonts w:asciiTheme="minorHAnsi" w:hAnsiTheme="minorHAnsi"/>
                <w:sz w:val="24"/>
                <w:szCs w:val="24"/>
              </w:rPr>
              <w:t>PROJECT</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pStyle w:val="Heading2"/>
              <w:jc w:val="center"/>
              <w:outlineLvl w:val="1"/>
              <w:rPr>
                <w:rFonts w:asciiTheme="minorHAnsi" w:hAnsiTheme="minorHAnsi"/>
                <w:sz w:val="24"/>
                <w:szCs w:val="24"/>
              </w:rPr>
            </w:pPr>
            <w:r>
              <w:rPr>
                <w:rFonts w:asciiTheme="minorHAnsi" w:hAnsiTheme="minorHAnsi"/>
                <w:sz w:val="24"/>
                <w:szCs w:val="24"/>
              </w:rPr>
              <w:t>STATUS</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pStyle w:val="Heading2"/>
              <w:jc w:val="center"/>
              <w:outlineLvl w:val="1"/>
              <w:rPr>
                <w:rFonts w:asciiTheme="minorHAnsi" w:hAnsiTheme="minorHAnsi"/>
                <w:sz w:val="24"/>
                <w:szCs w:val="24"/>
              </w:rPr>
            </w:pPr>
            <w:r>
              <w:rPr>
                <w:rFonts w:asciiTheme="minorHAnsi" w:hAnsiTheme="minorHAnsi"/>
                <w:sz w:val="24"/>
                <w:szCs w:val="24"/>
              </w:rPr>
              <w:t>COST</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r>
              <w:rPr>
                <w:rFonts w:asciiTheme="minorHAnsi" w:hAnsiTheme="minorHAnsi"/>
              </w:rPr>
              <w:t>Cobb’s Pond</w:t>
            </w:r>
          </w:p>
          <w:p w:rsidR="006E2FFB" w:rsidRDefault="006E2FFB" w:rsidP="00606E8C">
            <w:pPr>
              <w:jc w:val="left"/>
              <w:rPr>
                <w:rFonts w:asciiTheme="minorHAnsi" w:hAnsiTheme="minorHAnsi"/>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Bridge- Completed</w:t>
            </w:r>
          </w:p>
          <w:p w:rsidR="006E2FFB" w:rsidRDefault="006E2FFB" w:rsidP="00606E8C">
            <w:pPr>
              <w:jc w:val="left"/>
              <w:rPr>
                <w:rFonts w:asciiTheme="minorHAnsi" w:hAnsiTheme="minorHAnsi"/>
              </w:rPr>
            </w:pPr>
            <w:r>
              <w:rPr>
                <w:rFonts w:asciiTheme="minorHAnsi" w:hAnsiTheme="minorHAnsi"/>
              </w:rPr>
              <w:t>Site Work- near completion</w:t>
            </w:r>
          </w:p>
          <w:p w:rsidR="006E2FFB" w:rsidRDefault="006E2FFB" w:rsidP="00606E8C">
            <w:pPr>
              <w:jc w:val="left"/>
              <w:rPr>
                <w:rFonts w:asciiTheme="minorHAnsi" w:hAnsiTheme="minorHAnsi"/>
              </w:rPr>
            </w:pPr>
            <w:r>
              <w:rPr>
                <w:rFonts w:asciiTheme="minorHAnsi" w:hAnsiTheme="minorHAnsi"/>
              </w:rPr>
              <w:t>Building – contract awarded</w:t>
            </w:r>
          </w:p>
          <w:p w:rsidR="006E2FFB" w:rsidRDefault="006E2FFB" w:rsidP="00606E8C">
            <w:pPr>
              <w:jc w:val="left"/>
              <w:rPr>
                <w:rFonts w:asciiTheme="minorHAnsi" w:hAnsiTheme="minorHAnsi"/>
              </w:rPr>
            </w:pPr>
            <w:r>
              <w:rPr>
                <w:rFonts w:asciiTheme="minorHAnsi" w:hAnsiTheme="minorHAnsi"/>
              </w:rPr>
              <w:t>Engineering</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u w:val="single"/>
              </w:rPr>
            </w:pPr>
          </w:p>
          <w:p w:rsidR="006E2FFB" w:rsidRDefault="006E2FFB" w:rsidP="00606E8C">
            <w:pPr>
              <w:jc w:val="right"/>
              <w:rPr>
                <w:rFonts w:asciiTheme="minorHAnsi" w:hAnsiTheme="minorHAnsi"/>
                <w:u w:val="single"/>
              </w:rPr>
            </w:pPr>
          </w:p>
          <w:p w:rsidR="006E2FFB" w:rsidRDefault="006E2FFB" w:rsidP="00606E8C">
            <w:pPr>
              <w:jc w:val="right"/>
              <w:rPr>
                <w:rFonts w:asciiTheme="minorHAnsi" w:hAnsiTheme="minorHAnsi"/>
                <w:u w:val="single"/>
              </w:rPr>
            </w:pPr>
          </w:p>
          <w:p w:rsidR="006E2FFB" w:rsidRDefault="006E2FFB" w:rsidP="00606E8C">
            <w:pPr>
              <w:jc w:val="right"/>
              <w:rPr>
                <w:rFonts w:asciiTheme="minorHAnsi" w:hAnsiTheme="minorHAnsi"/>
              </w:rPr>
            </w:pPr>
            <w:r>
              <w:rPr>
                <w:rFonts w:asciiTheme="minorHAnsi" w:hAnsiTheme="minorHAnsi"/>
              </w:rPr>
              <w:t>3, 800,000</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Washroom Building at Splash Pad</w:t>
            </w:r>
          </w:p>
          <w:p w:rsidR="006E2FFB" w:rsidRDefault="006E2FFB" w:rsidP="00606E8C">
            <w:pPr>
              <w:jc w:val="left"/>
              <w:rPr>
                <w:rFonts w:asciiTheme="minorHAnsi" w:hAnsiTheme="minorHAnsi"/>
              </w:rPr>
            </w:pPr>
            <w:r>
              <w:rPr>
                <w:rFonts w:asciiTheme="minorHAnsi" w:hAnsiTheme="minorHAnsi"/>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80 % Complete Design</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right"/>
              <w:rPr>
                <w:rFonts w:asciiTheme="minorHAnsi" w:hAnsiTheme="minorHAnsi"/>
              </w:rPr>
            </w:pPr>
            <w:r>
              <w:rPr>
                <w:rFonts w:asciiTheme="minorHAnsi" w:hAnsiTheme="minorHAnsi"/>
              </w:rPr>
              <w:t>140,000</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Rebuild Smokehouse</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under construction</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right"/>
              <w:rPr>
                <w:rFonts w:asciiTheme="minorHAnsi" w:hAnsiTheme="minorHAnsi"/>
              </w:rPr>
            </w:pPr>
            <w:r>
              <w:rPr>
                <w:rFonts w:asciiTheme="minorHAnsi" w:hAnsiTheme="minorHAnsi"/>
              </w:rPr>
              <w:t>200,000</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Magee Road Sewer Treatment Plant Upgrades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RFP Stage</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r>
              <w:rPr>
                <w:rFonts w:asciiTheme="minorHAnsi" w:hAnsiTheme="minorHAnsi"/>
              </w:rPr>
              <w:t>360,000</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Chlorination Study</w:t>
            </w:r>
          </w:p>
          <w:p w:rsidR="006E2FFB" w:rsidRDefault="006E2FFB" w:rsidP="00606E8C">
            <w:pPr>
              <w:jc w:val="left"/>
              <w:rPr>
                <w:rFonts w:asciiTheme="minorHAnsi" w:hAnsiTheme="minorHAnsi"/>
              </w:rPr>
            </w:pPr>
            <w:r>
              <w:rPr>
                <w:rFonts w:asciiTheme="minorHAnsi" w:hAnsiTheme="minorHAnsi"/>
              </w:rPr>
              <w:t>Booster Station</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Completed</w:t>
            </w:r>
          </w:p>
          <w:p w:rsidR="006E2FFB" w:rsidRDefault="006E2FFB" w:rsidP="00606E8C">
            <w:pPr>
              <w:jc w:val="left"/>
              <w:rPr>
                <w:rFonts w:asciiTheme="minorHAnsi" w:hAnsiTheme="minorHAnsi"/>
              </w:rPr>
            </w:pPr>
            <w:r>
              <w:rPr>
                <w:rFonts w:asciiTheme="minorHAnsi" w:hAnsiTheme="minorHAnsi"/>
              </w:rPr>
              <w:t>in Design</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r>
              <w:rPr>
                <w:rFonts w:asciiTheme="minorHAnsi" w:hAnsiTheme="minorHAnsi"/>
              </w:rPr>
              <w:t>330,000</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Reservoir Painting</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left"/>
              <w:rPr>
                <w:rFonts w:asciiTheme="minorHAnsi" w:hAnsiTheme="minorHAnsi"/>
              </w:rPr>
            </w:pPr>
            <w:r>
              <w:rPr>
                <w:rFonts w:asciiTheme="minorHAnsi" w:hAnsiTheme="minorHAnsi"/>
              </w:rPr>
              <w:t>under construction</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jc w:val="right"/>
              <w:rPr>
                <w:rFonts w:asciiTheme="minorHAnsi" w:hAnsiTheme="minorHAnsi"/>
              </w:rPr>
            </w:pPr>
            <w:r>
              <w:rPr>
                <w:rFonts w:asciiTheme="minorHAnsi" w:hAnsiTheme="minorHAnsi"/>
              </w:rPr>
              <w:t>550,000</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r>
              <w:rPr>
                <w:rFonts w:asciiTheme="minorHAnsi" w:hAnsiTheme="minorHAnsi"/>
              </w:rPr>
              <w:t>Magee Sewage Treatment Plant</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r>
              <w:rPr>
                <w:rFonts w:asciiTheme="minorHAnsi" w:hAnsiTheme="minorHAnsi"/>
              </w:rPr>
              <w:t>1,500,000</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b/>
              </w:rPr>
            </w:pPr>
            <w:r>
              <w:rPr>
                <w:rFonts w:asciiTheme="minorHAnsi" w:hAnsiTheme="minorHAnsi"/>
                <w:b/>
              </w:rPr>
              <w:t>CAPITAL ROADS 2013</w:t>
            </w:r>
          </w:p>
          <w:p w:rsidR="006E2FFB" w:rsidRDefault="006E2FFB" w:rsidP="00606E8C">
            <w:pPr>
              <w:jc w:val="left"/>
              <w:rPr>
                <w:rFonts w:asciiTheme="minorHAnsi" w:hAnsiTheme="minorHAnsi"/>
              </w:rPr>
            </w:pPr>
            <w:r>
              <w:rPr>
                <w:rFonts w:asciiTheme="minorHAnsi" w:hAnsiTheme="minorHAnsi"/>
              </w:rPr>
              <w:t>Including:</w:t>
            </w:r>
          </w:p>
          <w:p w:rsidR="006E2FFB" w:rsidRDefault="006E2FFB" w:rsidP="00606E8C">
            <w:pPr>
              <w:jc w:val="left"/>
              <w:rPr>
                <w:rFonts w:asciiTheme="minorHAnsi" w:hAnsiTheme="minorHAnsi"/>
              </w:rPr>
            </w:pPr>
            <w:r>
              <w:rPr>
                <w:rFonts w:asciiTheme="minorHAnsi" w:hAnsiTheme="minorHAnsi"/>
              </w:rPr>
              <w:t>Airport - Byrd – Morgan</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Roe Ave – add right turn lane &amp; Resurface 200 meters</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Hamilton Street Sidewalk</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Town Hall Parking Lots</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Rowsell - Magee –McGrath</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 xml:space="preserve">Memorial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Under construction</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Under construction</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Tender Awarded</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Tender Awarded</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Tenders Closed</w:t>
            </w:r>
          </w:p>
          <w:p w:rsidR="006E2FFB" w:rsidRDefault="006E2FFB" w:rsidP="00606E8C">
            <w:pPr>
              <w:jc w:val="left"/>
              <w:rPr>
                <w:rFonts w:asciiTheme="minorHAnsi" w:hAnsiTheme="minorHAnsi"/>
              </w:rPr>
            </w:pPr>
          </w:p>
          <w:p w:rsidR="006E2FFB" w:rsidRDefault="006E2FFB" w:rsidP="00606E8C">
            <w:pPr>
              <w:jc w:val="left"/>
              <w:rPr>
                <w:rFonts w:asciiTheme="minorHAnsi" w:hAnsiTheme="minorHAnsi"/>
              </w:rPr>
            </w:pPr>
            <w:r>
              <w:rPr>
                <w:rFonts w:asciiTheme="minorHAnsi" w:hAnsiTheme="minorHAnsi"/>
              </w:rPr>
              <w:t>Tenders Closed</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r>
              <w:rPr>
                <w:rFonts w:asciiTheme="minorHAnsi" w:hAnsiTheme="minorHAnsi"/>
              </w:rPr>
              <w:t>$2,700,000</w:t>
            </w: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E2FFB" w:rsidRDefault="006E2FFB" w:rsidP="00606E8C">
            <w:pPr>
              <w:rPr>
                <w:rFonts w:asciiTheme="minorHAnsi" w:hAnsiTheme="minorHAnsi"/>
              </w:rPr>
            </w:pPr>
            <w:r>
              <w:rPr>
                <w:rFonts w:asciiTheme="minorHAnsi" w:hAnsiTheme="minorHAnsi"/>
              </w:rPr>
              <w:t>Other Miscellaneous Capital Projects</w:t>
            </w:r>
          </w:p>
        </w:tc>
        <w:tc>
          <w:tcPr>
            <w:tcW w:w="51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jc w:val="right"/>
              <w:rPr>
                <w:rFonts w:asciiTheme="minorHAnsi" w:hAnsiTheme="minorHAnsi"/>
              </w:rPr>
            </w:pPr>
          </w:p>
          <w:p w:rsidR="006E2FFB" w:rsidRDefault="006E2FFB" w:rsidP="00606E8C">
            <w:pPr>
              <w:jc w:val="right"/>
              <w:rPr>
                <w:rFonts w:asciiTheme="minorHAnsi" w:hAnsiTheme="minorHAnsi"/>
              </w:rPr>
            </w:pPr>
            <w:r>
              <w:rPr>
                <w:rFonts w:asciiTheme="minorHAnsi" w:hAnsiTheme="minorHAnsi"/>
              </w:rPr>
              <w:t>$ 460,000</w:t>
            </w:r>
          </w:p>
        </w:tc>
      </w:tr>
      <w:tr w:rsidR="006E2FFB" w:rsidTr="00606E8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rPr>
                <w:rFonts w:asciiTheme="minorHAnsi" w:hAnsiTheme="minorHAnsi"/>
              </w:rPr>
            </w:pPr>
          </w:p>
        </w:tc>
        <w:tc>
          <w:tcPr>
            <w:tcW w:w="51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2FFB" w:rsidRDefault="006E2FFB" w:rsidP="00606E8C">
            <w:pPr>
              <w:rPr>
                <w:rFonts w:asciiTheme="minorHAnsi" w:hAnsiTheme="minorHAnsi"/>
              </w:rPr>
            </w:pPr>
          </w:p>
          <w:p w:rsidR="006E2FFB" w:rsidRDefault="006E2FFB" w:rsidP="00606E8C">
            <w:pPr>
              <w:rPr>
                <w:rFonts w:asciiTheme="minorHAnsi" w:hAnsiTheme="minorHAnsi"/>
              </w:rPr>
            </w:pPr>
          </w:p>
          <w:p w:rsidR="006E2FFB" w:rsidRDefault="006E2FFB" w:rsidP="00606E8C">
            <w:pPr>
              <w:jc w:val="right"/>
              <w:rPr>
                <w:rFonts w:asciiTheme="minorHAnsi" w:hAnsiTheme="minorHAnsi"/>
                <w:b/>
              </w:rPr>
            </w:pPr>
            <w:r>
              <w:rPr>
                <w:rFonts w:asciiTheme="minorHAnsi" w:hAnsiTheme="minorHAnsi"/>
                <w:b/>
              </w:rPr>
              <w:t>TOTAL      $ 10,040,000</w:t>
            </w:r>
          </w:p>
        </w:tc>
      </w:tr>
    </w:tbl>
    <w:p w:rsidR="006E2FFB" w:rsidRDefault="006E2FFB" w:rsidP="006E2FFB">
      <w:pPr>
        <w:rPr>
          <w:b/>
          <w:sz w:val="28"/>
          <w:szCs w:val="28"/>
        </w:rPr>
      </w:pPr>
    </w:p>
    <w:p w:rsidR="006E2FFB" w:rsidRDefault="006E2FFB" w:rsidP="006E2FFB">
      <w:pPr>
        <w:jc w:val="left"/>
        <w:rPr>
          <w:sz w:val="28"/>
          <w:szCs w:val="28"/>
        </w:rPr>
      </w:pPr>
      <w:r>
        <w:rPr>
          <w:b/>
          <w:sz w:val="28"/>
          <w:szCs w:val="28"/>
        </w:rPr>
        <w:t>Tenders</w:t>
      </w:r>
    </w:p>
    <w:p w:rsidR="006E2FFB" w:rsidRDefault="006E2FFB" w:rsidP="006E2FFB">
      <w:pPr>
        <w:jc w:val="left"/>
      </w:pPr>
    </w:p>
    <w:p w:rsidR="006E2FFB" w:rsidRDefault="006E2FFB" w:rsidP="006E2FFB">
      <w:pPr>
        <w:jc w:val="left"/>
      </w:pPr>
      <w:r>
        <w:t xml:space="preserve">The Committee reviewed three tenders as follows: </w:t>
      </w:r>
    </w:p>
    <w:p w:rsidR="006E2FFB" w:rsidRDefault="006E2FFB" w:rsidP="006E2FFB">
      <w:pPr>
        <w:jc w:val="left"/>
        <w:rPr>
          <w:b/>
          <w:sz w:val="28"/>
          <w:szCs w:val="28"/>
        </w:rPr>
      </w:pPr>
    </w:p>
    <w:p w:rsidR="006E2FFB" w:rsidRDefault="006E2FFB" w:rsidP="006E2FFB">
      <w:pPr>
        <w:jc w:val="left"/>
      </w:pPr>
      <w:r>
        <w:rPr>
          <w:b/>
        </w:rPr>
        <w:t>1.</w:t>
      </w:r>
      <w:r>
        <w:rPr>
          <w:b/>
        </w:rPr>
        <w:tab/>
        <w:t>Construction of Two Asphalt Walkways</w:t>
      </w:r>
    </w:p>
    <w:p w:rsidR="006E2FFB" w:rsidRDefault="006E2FFB" w:rsidP="006E2FFB">
      <w:r>
        <w:t xml:space="preserve">Four bids were received with the lowest of the bids being from </w:t>
      </w:r>
      <w:r>
        <w:rPr>
          <w:b/>
        </w:rPr>
        <w:t>Atlantic Asphalt</w:t>
      </w:r>
      <w:r>
        <w:t xml:space="preserve"> with a bid price of $15,768.68 which is $9,231 under budget. The Director advised that the lowest bid met the tender specifications.  </w:t>
      </w:r>
    </w:p>
    <w:p w:rsidR="006E2FFB" w:rsidRDefault="006E2FFB" w:rsidP="006E2FFB">
      <w:pPr>
        <w:jc w:val="left"/>
      </w:pPr>
    </w:p>
    <w:p w:rsidR="006E2FFB" w:rsidRDefault="006E2FFB" w:rsidP="006E2FFB">
      <w:r>
        <w:t xml:space="preserve">The Committee recommends that the tender be awarded to </w:t>
      </w:r>
      <w:r>
        <w:rPr>
          <w:b/>
        </w:rPr>
        <w:t>Atlantic Asphalt</w:t>
      </w:r>
      <w:r>
        <w:t xml:space="preserve"> and refers it to the Finance Committee for its consideration.</w:t>
      </w:r>
    </w:p>
    <w:p w:rsidR="006E2FFB" w:rsidRDefault="006E2FFB" w:rsidP="006E2FFB"/>
    <w:p w:rsidR="006E2FFB" w:rsidRDefault="006E2FFB" w:rsidP="006E2FFB">
      <w:pPr>
        <w:rPr>
          <w:b/>
        </w:rPr>
      </w:pPr>
      <w:r>
        <w:rPr>
          <w:b/>
        </w:rPr>
        <w:t>2.</w:t>
      </w:r>
      <w:r>
        <w:rPr>
          <w:b/>
        </w:rPr>
        <w:tab/>
        <w:t xml:space="preserve">Resurfacing of Rowsell Boulevard </w:t>
      </w:r>
    </w:p>
    <w:p w:rsidR="006E2FFB" w:rsidRDefault="006E2FFB" w:rsidP="006E2FFB">
      <w:r>
        <w:t xml:space="preserve">One bid was received from </w:t>
      </w:r>
      <w:r w:rsidRPr="0030294A">
        <w:rPr>
          <w:b/>
        </w:rPr>
        <w:t>B &amp; M Paving (1983) Ltd.</w:t>
      </w:r>
      <w:r>
        <w:t xml:space="preserve"> with a bid price of $182,320.98 which is $18,363.22 under budget. The Director advised that the bid met the tender specifications.</w:t>
      </w:r>
    </w:p>
    <w:p w:rsidR="006E2FFB" w:rsidRDefault="006E2FFB" w:rsidP="006E2FFB"/>
    <w:p w:rsidR="006E2FFB" w:rsidRDefault="006E2FFB" w:rsidP="006E2FFB">
      <w:r>
        <w:t xml:space="preserve">The Committee recommends that the tender be awarded to </w:t>
      </w:r>
      <w:r>
        <w:rPr>
          <w:b/>
        </w:rPr>
        <w:t xml:space="preserve">B &amp; M Paving (1983) Ltd. </w:t>
      </w:r>
      <w:r>
        <w:t xml:space="preserve">and refers it to the Finance Committee for its consideration. </w:t>
      </w:r>
    </w:p>
    <w:p w:rsidR="006E2FFB" w:rsidRDefault="006E2FFB" w:rsidP="006E2FFB"/>
    <w:p w:rsidR="006E2FFB" w:rsidRDefault="006E2FFB" w:rsidP="006E2FFB">
      <w:pPr>
        <w:rPr>
          <w:b/>
        </w:rPr>
      </w:pPr>
      <w:r>
        <w:rPr>
          <w:b/>
        </w:rPr>
        <w:t>3.</w:t>
      </w:r>
      <w:r>
        <w:rPr>
          <w:b/>
        </w:rPr>
        <w:tab/>
        <w:t xml:space="preserve">New Vacuum Truck </w:t>
      </w:r>
    </w:p>
    <w:p w:rsidR="006E2FFB" w:rsidRDefault="006E2FFB" w:rsidP="006E2FFB">
      <w:r>
        <w:t xml:space="preserve">Two bids were received with the lowest of the bids being from </w:t>
      </w:r>
      <w:r>
        <w:rPr>
          <w:b/>
        </w:rPr>
        <w:t>Saunders Equipment</w:t>
      </w:r>
      <w:r>
        <w:t xml:space="preserve"> </w:t>
      </w:r>
      <w:r>
        <w:rPr>
          <w:b/>
        </w:rPr>
        <w:t>Incorporated</w:t>
      </w:r>
      <w:r>
        <w:t xml:space="preserve"> with a bid price of $316,400 which is $42,400.56 over budget. The Director advised that the lowest bid met the specifications and although the bid is significantly over budget, he is recommending the awarding of the tender and will work with the Finance Department to reevaluate the capital works expenditures for this construction season to reallocate funds.</w:t>
      </w:r>
    </w:p>
    <w:p w:rsidR="006E2FFB" w:rsidRDefault="006E2FFB" w:rsidP="006E2FFB">
      <w:r>
        <w:t xml:space="preserve">The Committee recommends that the tender be awarded to </w:t>
      </w:r>
      <w:r>
        <w:rPr>
          <w:b/>
        </w:rPr>
        <w:t xml:space="preserve">Saunders Equipment Incorporated </w:t>
      </w:r>
      <w:r>
        <w:t xml:space="preserve">and refers it to the Finance Committee for its consideration. </w:t>
      </w:r>
    </w:p>
    <w:p w:rsidR="006E2FFB" w:rsidRDefault="006E2FFB" w:rsidP="006E2FFB">
      <w:pPr>
        <w:rPr>
          <w:b/>
          <w:sz w:val="28"/>
          <w:szCs w:val="28"/>
        </w:rPr>
      </w:pPr>
    </w:p>
    <w:p w:rsidR="006E2FFB" w:rsidRDefault="006E2FFB" w:rsidP="006E2FFB">
      <w:pPr>
        <w:rPr>
          <w:b/>
          <w:sz w:val="28"/>
          <w:szCs w:val="28"/>
        </w:rPr>
      </w:pPr>
      <w:r>
        <w:rPr>
          <w:b/>
          <w:sz w:val="28"/>
          <w:szCs w:val="28"/>
        </w:rPr>
        <w:t>Review of Site Plan for New Development</w:t>
      </w:r>
    </w:p>
    <w:p w:rsidR="006E2FFB" w:rsidRDefault="006E2FFB" w:rsidP="006E2FFB"/>
    <w:p w:rsidR="006E2FFB" w:rsidRDefault="006E2FFB" w:rsidP="006E2FFB">
      <w:r>
        <w:t>The Director presented the Committee with a site plan for the proposed KFC, Burger King and Pizza Hut to be located at the corner of Roe Avenue and Cooper Boulevard. He relayed to the Committee that there were concerns raised over the amount of traffic generated from these businesses, however, it was his opinion that if there were any congestion it would solely be contained in the property and would not adversely affect the traffic on Roe Avenue.</w:t>
      </w:r>
    </w:p>
    <w:p w:rsidR="006E2FFB" w:rsidRDefault="006E2FFB" w:rsidP="006E2FFB"/>
    <w:p w:rsidR="006E2FFB" w:rsidRDefault="006E2FFB" w:rsidP="006E2FFB">
      <w:r>
        <w:t>The Committee was in agreement and therefore no further action is required. It is to be noted that there is a requirement for the owner to enter into a lease arrangement for the Town owned right of way that should the land be required in the future, than alternate parking must be found to ensure that the parking arrangements meet all Town of Gander’s Regulations. The lease arrangements are referred to the Finance Committee.</w:t>
      </w:r>
    </w:p>
    <w:p w:rsidR="006E2FFB" w:rsidRDefault="006E2FFB" w:rsidP="006E2FFB"/>
    <w:p w:rsidR="006E2FFB" w:rsidRDefault="006E2FFB" w:rsidP="006E2FFB">
      <w:pPr>
        <w:rPr>
          <w:sz w:val="28"/>
          <w:szCs w:val="28"/>
        </w:rPr>
      </w:pPr>
      <w:r>
        <w:rPr>
          <w:b/>
          <w:sz w:val="28"/>
          <w:szCs w:val="28"/>
        </w:rPr>
        <w:t>Professional Tire Car Wash Curb</w:t>
      </w:r>
    </w:p>
    <w:p w:rsidR="006E2FFB" w:rsidRDefault="006E2FFB" w:rsidP="006E2FFB">
      <w:pPr>
        <w:rPr>
          <w:sz w:val="28"/>
          <w:szCs w:val="28"/>
        </w:rPr>
      </w:pPr>
    </w:p>
    <w:p w:rsidR="006E2FFB" w:rsidRDefault="006E2FFB" w:rsidP="006E2FFB">
      <w:r>
        <w:t>The Committee discussed concerns from a local business owner about the removal and reinstatement of the curb at the location of the new car wash. The Director advised that he had met with the business owner earlier that day and felt that he had clarified the issues and directed staff to carry out work to rectify the situation.</w:t>
      </w:r>
    </w:p>
    <w:p w:rsidR="006E2FFB" w:rsidRDefault="006E2FFB" w:rsidP="006E2FFB"/>
    <w:p w:rsidR="006E2FFB" w:rsidRDefault="006E2FFB" w:rsidP="006E2FFB">
      <w:r>
        <w:t>The Committee had a brief look at the deferred items and it was noted:</w:t>
      </w:r>
    </w:p>
    <w:p w:rsidR="006E2FFB" w:rsidRDefault="006E2FFB" w:rsidP="006E2FFB"/>
    <w:p w:rsidR="005F2E28" w:rsidRDefault="005F2E28" w:rsidP="006E2FFB">
      <w:pPr>
        <w:jc w:val="left"/>
        <w:rPr>
          <w:b/>
          <w:sz w:val="28"/>
          <w:szCs w:val="28"/>
        </w:rPr>
      </w:pPr>
    </w:p>
    <w:p w:rsidR="005F2E28" w:rsidRDefault="005F2E28" w:rsidP="006E2FFB">
      <w:pPr>
        <w:jc w:val="left"/>
        <w:rPr>
          <w:b/>
          <w:sz w:val="28"/>
          <w:szCs w:val="28"/>
        </w:rPr>
      </w:pPr>
    </w:p>
    <w:p w:rsidR="006E2FFB" w:rsidRDefault="006E2FFB" w:rsidP="006E2FFB">
      <w:pPr>
        <w:jc w:val="left"/>
        <w:rPr>
          <w:b/>
          <w:sz w:val="28"/>
          <w:szCs w:val="28"/>
        </w:rPr>
      </w:pPr>
      <w:r>
        <w:rPr>
          <w:b/>
          <w:sz w:val="28"/>
          <w:szCs w:val="28"/>
        </w:rPr>
        <w:lastRenderedPageBreak/>
        <w:t>Garrett Drive Update</w:t>
      </w:r>
    </w:p>
    <w:p w:rsidR="006E2FFB" w:rsidRDefault="006E2FFB" w:rsidP="006E2FFB">
      <w:pPr>
        <w:jc w:val="left"/>
      </w:pPr>
    </w:p>
    <w:p w:rsidR="006E2FFB" w:rsidRDefault="006E2FFB" w:rsidP="006E2FFB">
      <w:r>
        <w:t>The Director advised that he had correspondence with a representative from the Airport Authority indicating that they had secured funding from someone other than the municipality and that they will be commencing work to have the project out in this construction season.</w:t>
      </w:r>
    </w:p>
    <w:p w:rsidR="006E2FFB" w:rsidRDefault="006E2FFB" w:rsidP="006E2FFB">
      <w:pPr>
        <w:jc w:val="left"/>
        <w:rPr>
          <w:b/>
          <w:sz w:val="28"/>
          <w:szCs w:val="28"/>
        </w:rPr>
      </w:pPr>
    </w:p>
    <w:p w:rsidR="006E2FFB" w:rsidRDefault="006E2FFB" w:rsidP="006E2FFB">
      <w:pPr>
        <w:jc w:val="left"/>
        <w:rPr>
          <w:sz w:val="28"/>
          <w:szCs w:val="28"/>
        </w:rPr>
      </w:pPr>
      <w:r>
        <w:rPr>
          <w:b/>
          <w:sz w:val="28"/>
          <w:szCs w:val="28"/>
        </w:rPr>
        <w:t>Hydrology Report</w:t>
      </w:r>
    </w:p>
    <w:p w:rsidR="006E2FFB" w:rsidRDefault="006E2FFB" w:rsidP="006E2FFB">
      <w:pPr>
        <w:jc w:val="left"/>
        <w:rPr>
          <w:sz w:val="28"/>
          <w:szCs w:val="28"/>
        </w:rPr>
      </w:pPr>
    </w:p>
    <w:p w:rsidR="006E2FFB" w:rsidRDefault="006E2FFB" w:rsidP="006E2FFB">
      <w:r>
        <w:t>The Director advised that the deliverables were scheduled to be presented to the Town of Gander in September, 2014.</w:t>
      </w:r>
    </w:p>
    <w:p w:rsidR="006E2FFB" w:rsidRDefault="006E2FFB" w:rsidP="006E2FFB">
      <w:pPr>
        <w:jc w:val="left"/>
      </w:pPr>
    </w:p>
    <w:p w:rsidR="006E2FFB" w:rsidRDefault="006E2FFB" w:rsidP="006E2FFB">
      <w:pPr>
        <w:jc w:val="left"/>
        <w:rPr>
          <w:b/>
          <w:sz w:val="28"/>
          <w:szCs w:val="28"/>
        </w:rPr>
      </w:pPr>
      <w:r>
        <w:rPr>
          <w:b/>
          <w:sz w:val="28"/>
          <w:szCs w:val="28"/>
        </w:rPr>
        <w:t>Recycling at Town of Gander Buildings</w:t>
      </w:r>
    </w:p>
    <w:p w:rsidR="006E2FFB" w:rsidRDefault="006E2FFB" w:rsidP="006E2FFB">
      <w:pPr>
        <w:jc w:val="left"/>
        <w:rPr>
          <w:b/>
          <w:sz w:val="28"/>
          <w:szCs w:val="28"/>
        </w:rPr>
      </w:pPr>
    </w:p>
    <w:p w:rsidR="006E2FFB" w:rsidRDefault="006E2FFB" w:rsidP="006E2FFB">
      <w:r>
        <w:t>The Director advised that the Supervisor of Parks &amp; Recreation will be attending a Recycling and composting conference later this season and from that is going to put in place a plan for recycling and composting at town facilities.</w:t>
      </w:r>
    </w:p>
    <w:p w:rsidR="00700F64" w:rsidRDefault="00700F64" w:rsidP="005E4537">
      <w:pPr>
        <w:pStyle w:val="Heading3"/>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6D1C6B">
        <w:t>Scott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6D1C6B">
        <w:t>July</w:t>
      </w:r>
      <w:r w:rsidR="00E60BD6">
        <w:t xml:space="preserve"> </w:t>
      </w:r>
      <w:r w:rsidR="006D1C6B">
        <w:t>18</w:t>
      </w:r>
      <w:r w:rsidR="00E60BD6">
        <w:t>,</w:t>
      </w:r>
      <w:r w:rsidR="007D76FA">
        <w:t xml:space="preserve"> 2013</w:t>
      </w:r>
      <w:r>
        <w:t xml:space="preserve">.  The meeting was chaired </w:t>
      </w:r>
      <w:r w:rsidR="00D15C32">
        <w:t>by</w:t>
      </w:r>
      <w:r w:rsidR="00B47E52">
        <w:t xml:space="preserve"> </w:t>
      </w:r>
      <w:r w:rsidR="00FA7A6B">
        <w:t>A. Scott</w:t>
      </w:r>
      <w:r w:rsidR="000C1FFD">
        <w:t>, Councillor</w:t>
      </w:r>
      <w:r>
        <w:t>.  Other members present included</w:t>
      </w:r>
      <w:r w:rsidR="00E60BD6">
        <w:t xml:space="preserve">: </w:t>
      </w:r>
      <w:r w:rsidR="00FA7A6B">
        <w:t>S. Oram, Councillor</w:t>
      </w:r>
      <w:r w:rsidR="007E4F8C">
        <w:t xml:space="preserve">; </w:t>
      </w:r>
      <w:r w:rsidR="00283494">
        <w:t>G. Brown</w:t>
      </w:r>
      <w:r w:rsidR="00227566">
        <w:t>, Director of Finance</w:t>
      </w:r>
      <w:r w:rsidR="007D76FA">
        <w:t>.</w:t>
      </w:r>
    </w:p>
    <w:p w:rsidR="00481C19" w:rsidRDefault="00481C19" w:rsidP="00822352"/>
    <w:p w:rsidR="00331F49" w:rsidRDefault="00822352" w:rsidP="00E55F39">
      <w:r>
        <w:t>The following items were discussed:</w:t>
      </w:r>
    </w:p>
    <w:p w:rsidR="006D1C6B" w:rsidRDefault="006D1C6B" w:rsidP="00E55F39"/>
    <w:p w:rsidR="00227566" w:rsidRDefault="00227566" w:rsidP="00227566">
      <w:pPr>
        <w:pStyle w:val="NoSpacing"/>
        <w:rPr>
          <w:b/>
          <w:sz w:val="28"/>
          <w:szCs w:val="28"/>
        </w:rPr>
      </w:pPr>
      <w:r w:rsidRPr="00CF46B6">
        <w:rPr>
          <w:b/>
          <w:sz w:val="28"/>
          <w:szCs w:val="28"/>
        </w:rPr>
        <w:t xml:space="preserve">Invoices for Approval </w:t>
      </w:r>
    </w:p>
    <w:p w:rsidR="00227566" w:rsidRDefault="00227566" w:rsidP="00227566">
      <w:pPr>
        <w:tabs>
          <w:tab w:val="left" w:pos="-1200"/>
          <w:tab w:val="left" w:pos="-1020"/>
        </w:tabs>
        <w:rPr>
          <w:rFonts w:cs="Arial"/>
          <w:bCs/>
          <w:lang w:val="en-GB"/>
        </w:rPr>
      </w:pPr>
    </w:p>
    <w:p w:rsidR="00227566" w:rsidRPr="00C068B9" w:rsidRDefault="00227566" w:rsidP="00227566">
      <w:pPr>
        <w:pStyle w:val="NoSpacing"/>
        <w:rPr>
          <w:sz w:val="24"/>
          <w:szCs w:val="24"/>
          <w:u w:val="single"/>
        </w:rPr>
      </w:pPr>
      <w:r w:rsidRPr="00C068B9">
        <w:rPr>
          <w:sz w:val="24"/>
          <w:szCs w:val="24"/>
          <w:u w:val="single"/>
        </w:rPr>
        <w:t>CAPITAL</w:t>
      </w:r>
    </w:p>
    <w:p w:rsidR="00227566" w:rsidRPr="00C068B9" w:rsidRDefault="00227566" w:rsidP="00227566">
      <w:pPr>
        <w:pStyle w:val="NoSpacing"/>
        <w:rPr>
          <w:sz w:val="24"/>
          <w:szCs w:val="24"/>
          <w:u w:val="single"/>
        </w:rPr>
      </w:pPr>
    </w:p>
    <w:p w:rsidR="00227566" w:rsidRPr="00C068B9" w:rsidRDefault="00227566" w:rsidP="00227566">
      <w:pPr>
        <w:pStyle w:val="NoSpacing"/>
        <w:rPr>
          <w:sz w:val="24"/>
          <w:szCs w:val="24"/>
          <w:u w:val="single"/>
        </w:rPr>
      </w:pPr>
      <w:r w:rsidRPr="00C068B9">
        <w:rPr>
          <w:sz w:val="24"/>
          <w:szCs w:val="24"/>
          <w:u w:val="single"/>
        </w:rPr>
        <w:t>AS RECOMMENDED BY THE MUNICIPAL WORKS &amp; SERVICES COMMITTEE JULY 17, 2013</w:t>
      </w:r>
    </w:p>
    <w:p w:rsidR="00227566" w:rsidRPr="00C068B9" w:rsidRDefault="00227566" w:rsidP="00227566">
      <w:pPr>
        <w:pStyle w:val="NoSpacing"/>
        <w:tabs>
          <w:tab w:val="left" w:pos="720"/>
          <w:tab w:val="decimal" w:pos="7920"/>
        </w:tabs>
        <w:rPr>
          <w:sz w:val="24"/>
          <w:szCs w:val="24"/>
        </w:rPr>
      </w:pPr>
    </w:p>
    <w:p w:rsidR="00227566" w:rsidRPr="00C068B9" w:rsidRDefault="00227566" w:rsidP="00227566">
      <w:pPr>
        <w:pStyle w:val="NoSpacing"/>
        <w:numPr>
          <w:ilvl w:val="0"/>
          <w:numId w:val="48"/>
        </w:numPr>
        <w:tabs>
          <w:tab w:val="left" w:pos="720"/>
          <w:tab w:val="decimal" w:pos="7920"/>
        </w:tabs>
        <w:rPr>
          <w:sz w:val="24"/>
          <w:szCs w:val="24"/>
        </w:rPr>
      </w:pPr>
      <w:r w:rsidRPr="00C068B9">
        <w:rPr>
          <w:sz w:val="24"/>
          <w:szCs w:val="24"/>
        </w:rPr>
        <w:t>Mount Pearl Painting Ltd.</w:t>
      </w:r>
      <w:r w:rsidRPr="00C068B9">
        <w:rPr>
          <w:sz w:val="24"/>
          <w:szCs w:val="24"/>
        </w:rPr>
        <w:tab/>
        <w:t>311,812.20</w:t>
      </w:r>
    </w:p>
    <w:p w:rsidR="00227566" w:rsidRPr="00C068B9" w:rsidRDefault="00227566" w:rsidP="00227566">
      <w:pPr>
        <w:pStyle w:val="NoSpacing"/>
        <w:tabs>
          <w:tab w:val="left" w:pos="720"/>
          <w:tab w:val="decimal" w:pos="7920"/>
        </w:tabs>
        <w:ind w:left="720"/>
        <w:rPr>
          <w:sz w:val="24"/>
          <w:szCs w:val="24"/>
        </w:rPr>
      </w:pPr>
      <w:r w:rsidRPr="00C068B9">
        <w:rPr>
          <w:sz w:val="24"/>
          <w:szCs w:val="24"/>
        </w:rPr>
        <w:t>01-000-0080-1973, sandblasting/</w:t>
      </w:r>
      <w:proofErr w:type="gramStart"/>
      <w:r w:rsidRPr="00C068B9">
        <w:rPr>
          <w:sz w:val="24"/>
          <w:szCs w:val="24"/>
        </w:rPr>
        <w:t>painting  water</w:t>
      </w:r>
      <w:proofErr w:type="gramEnd"/>
      <w:r w:rsidRPr="00C068B9">
        <w:rPr>
          <w:sz w:val="24"/>
          <w:szCs w:val="24"/>
        </w:rPr>
        <w:t xml:space="preserve"> reservoir</w:t>
      </w:r>
    </w:p>
    <w:p w:rsidR="00227566" w:rsidRPr="00C068B9" w:rsidRDefault="00227566" w:rsidP="00227566">
      <w:pPr>
        <w:pStyle w:val="NoSpacing"/>
        <w:tabs>
          <w:tab w:val="left" w:pos="720"/>
          <w:tab w:val="decimal" w:pos="7920"/>
        </w:tabs>
        <w:ind w:left="720"/>
        <w:rPr>
          <w:sz w:val="24"/>
          <w:szCs w:val="24"/>
        </w:rPr>
      </w:pPr>
      <w:r w:rsidRPr="00C068B9">
        <w:rPr>
          <w:sz w:val="24"/>
          <w:szCs w:val="24"/>
        </w:rPr>
        <w:t xml:space="preserve">Contract     </w:t>
      </w:r>
      <w:proofErr w:type="gramStart"/>
      <w:r w:rsidRPr="00C068B9">
        <w:rPr>
          <w:sz w:val="24"/>
          <w:szCs w:val="24"/>
        </w:rPr>
        <w:t>551,880  Spent</w:t>
      </w:r>
      <w:proofErr w:type="gramEnd"/>
      <w:r w:rsidRPr="00C068B9">
        <w:rPr>
          <w:sz w:val="24"/>
          <w:szCs w:val="24"/>
        </w:rPr>
        <w:t xml:space="preserve"> to date       zero</w:t>
      </w:r>
    </w:p>
    <w:p w:rsidR="00227566" w:rsidRPr="00C068B9" w:rsidRDefault="00227566" w:rsidP="00227566">
      <w:pPr>
        <w:pStyle w:val="NoSpacing"/>
        <w:tabs>
          <w:tab w:val="left" w:pos="720"/>
          <w:tab w:val="decimal" w:pos="7920"/>
        </w:tabs>
        <w:ind w:left="720"/>
        <w:rPr>
          <w:sz w:val="24"/>
          <w:szCs w:val="24"/>
        </w:rPr>
      </w:pPr>
    </w:p>
    <w:p w:rsidR="00227566" w:rsidRPr="00C068B9" w:rsidRDefault="00227566" w:rsidP="00227566">
      <w:pPr>
        <w:pStyle w:val="NoSpacing"/>
        <w:numPr>
          <w:ilvl w:val="0"/>
          <w:numId w:val="48"/>
        </w:numPr>
        <w:tabs>
          <w:tab w:val="left" w:pos="720"/>
          <w:tab w:val="decimal" w:pos="7920"/>
        </w:tabs>
        <w:rPr>
          <w:sz w:val="24"/>
          <w:szCs w:val="24"/>
        </w:rPr>
      </w:pPr>
      <w:r w:rsidRPr="00C068B9">
        <w:rPr>
          <w:sz w:val="24"/>
          <w:szCs w:val="24"/>
        </w:rPr>
        <w:t>LSG Construction Ltd.</w:t>
      </w:r>
      <w:r w:rsidRPr="00C068B9">
        <w:rPr>
          <w:sz w:val="24"/>
          <w:szCs w:val="24"/>
        </w:rPr>
        <w:tab/>
        <w:t>535,702.14</w:t>
      </w:r>
    </w:p>
    <w:p w:rsidR="00227566" w:rsidRPr="00C068B9" w:rsidRDefault="00227566" w:rsidP="00227566">
      <w:pPr>
        <w:pStyle w:val="NoSpacing"/>
        <w:tabs>
          <w:tab w:val="left" w:pos="720"/>
          <w:tab w:val="decimal" w:pos="7920"/>
        </w:tabs>
        <w:rPr>
          <w:sz w:val="24"/>
          <w:szCs w:val="24"/>
        </w:rPr>
      </w:pPr>
      <w:r w:rsidRPr="00C068B9">
        <w:rPr>
          <w:sz w:val="24"/>
          <w:szCs w:val="24"/>
        </w:rPr>
        <w:tab/>
        <w:t>01-000-0080-1837, Claim #5, Cobb’s Pond Park Redevelopment</w:t>
      </w:r>
    </w:p>
    <w:p w:rsidR="00227566" w:rsidRPr="00C068B9" w:rsidRDefault="00227566" w:rsidP="00227566">
      <w:pPr>
        <w:pStyle w:val="NoSpacing"/>
        <w:tabs>
          <w:tab w:val="left" w:pos="720"/>
          <w:tab w:val="decimal" w:pos="7920"/>
        </w:tabs>
        <w:ind w:left="720"/>
        <w:rPr>
          <w:sz w:val="24"/>
          <w:szCs w:val="24"/>
        </w:rPr>
      </w:pPr>
      <w:r w:rsidRPr="00C068B9">
        <w:rPr>
          <w:sz w:val="24"/>
          <w:szCs w:val="24"/>
        </w:rPr>
        <w:t>Contract   2,471,209 Spent to date      928,156</w:t>
      </w:r>
    </w:p>
    <w:p w:rsidR="00227566" w:rsidRPr="00C068B9" w:rsidRDefault="00227566" w:rsidP="00227566">
      <w:pPr>
        <w:pStyle w:val="NoSpacing"/>
        <w:tabs>
          <w:tab w:val="left" w:pos="720"/>
          <w:tab w:val="decimal" w:pos="7920"/>
        </w:tabs>
        <w:rPr>
          <w:sz w:val="24"/>
          <w:szCs w:val="24"/>
        </w:rPr>
      </w:pPr>
    </w:p>
    <w:p w:rsidR="00227566" w:rsidRPr="00C068B9" w:rsidRDefault="00227566" w:rsidP="00227566">
      <w:pPr>
        <w:pStyle w:val="NoSpacing"/>
        <w:tabs>
          <w:tab w:val="left" w:pos="720"/>
          <w:tab w:val="decimal" w:pos="7920"/>
        </w:tabs>
        <w:rPr>
          <w:sz w:val="24"/>
          <w:szCs w:val="24"/>
        </w:rPr>
      </w:pPr>
      <w:r w:rsidRPr="00C068B9">
        <w:rPr>
          <w:sz w:val="24"/>
          <w:szCs w:val="24"/>
          <w:u w:val="single"/>
        </w:rPr>
        <w:lastRenderedPageBreak/>
        <w:t>AS RECOMMENDED BY THE RECREATION COMMITTEE JULY 16, 2013</w:t>
      </w:r>
      <w:r w:rsidRPr="00C068B9">
        <w:rPr>
          <w:sz w:val="24"/>
          <w:szCs w:val="24"/>
        </w:rPr>
        <w:t xml:space="preserve">             </w:t>
      </w:r>
    </w:p>
    <w:p w:rsidR="00227566" w:rsidRPr="00C068B9" w:rsidRDefault="00227566" w:rsidP="00227566">
      <w:pPr>
        <w:pStyle w:val="NoSpacing"/>
        <w:tabs>
          <w:tab w:val="left" w:pos="720"/>
          <w:tab w:val="decimal" w:pos="7920"/>
        </w:tabs>
        <w:rPr>
          <w:sz w:val="24"/>
          <w:szCs w:val="24"/>
          <w:u w:val="single"/>
        </w:rPr>
      </w:pPr>
    </w:p>
    <w:p w:rsidR="00227566" w:rsidRPr="00C068B9" w:rsidRDefault="00227566" w:rsidP="00227566">
      <w:pPr>
        <w:pStyle w:val="NoSpacing"/>
        <w:numPr>
          <w:ilvl w:val="0"/>
          <w:numId w:val="48"/>
        </w:numPr>
        <w:tabs>
          <w:tab w:val="left" w:pos="720"/>
          <w:tab w:val="decimal" w:pos="7920"/>
        </w:tabs>
        <w:rPr>
          <w:sz w:val="24"/>
          <w:szCs w:val="24"/>
        </w:rPr>
      </w:pPr>
      <w:r w:rsidRPr="00C068B9">
        <w:rPr>
          <w:sz w:val="24"/>
          <w:szCs w:val="24"/>
        </w:rPr>
        <w:t xml:space="preserve">Ron </w:t>
      </w:r>
      <w:proofErr w:type="spellStart"/>
      <w:r w:rsidRPr="00C068B9">
        <w:rPr>
          <w:sz w:val="24"/>
          <w:szCs w:val="24"/>
        </w:rPr>
        <w:t>Fougere</w:t>
      </w:r>
      <w:proofErr w:type="spellEnd"/>
      <w:r w:rsidRPr="00C068B9">
        <w:rPr>
          <w:sz w:val="24"/>
          <w:szCs w:val="24"/>
        </w:rPr>
        <w:t xml:space="preserve"> Associates</w:t>
      </w:r>
      <w:r w:rsidRPr="00C068B9">
        <w:rPr>
          <w:sz w:val="24"/>
          <w:szCs w:val="24"/>
        </w:rPr>
        <w:tab/>
        <w:t>43,787.50</w:t>
      </w:r>
    </w:p>
    <w:p w:rsidR="00227566" w:rsidRPr="00C068B9" w:rsidRDefault="00227566" w:rsidP="00227566">
      <w:pPr>
        <w:pStyle w:val="NoSpacing"/>
        <w:tabs>
          <w:tab w:val="left" w:pos="720"/>
          <w:tab w:val="decimal" w:pos="7920"/>
        </w:tabs>
        <w:ind w:left="720"/>
        <w:rPr>
          <w:sz w:val="24"/>
          <w:szCs w:val="24"/>
        </w:rPr>
      </w:pPr>
      <w:r w:rsidRPr="00C068B9">
        <w:rPr>
          <w:sz w:val="24"/>
          <w:szCs w:val="24"/>
        </w:rPr>
        <w:t>01-000-0080-1817, Multiplex Feasibility Study</w:t>
      </w:r>
    </w:p>
    <w:p w:rsidR="00227566" w:rsidRPr="00C068B9" w:rsidRDefault="00227566" w:rsidP="00227566">
      <w:pPr>
        <w:pStyle w:val="NoSpacing"/>
        <w:tabs>
          <w:tab w:val="left" w:pos="720"/>
          <w:tab w:val="decimal" w:pos="7920"/>
        </w:tabs>
        <w:ind w:left="720"/>
        <w:rPr>
          <w:sz w:val="24"/>
          <w:szCs w:val="24"/>
        </w:rPr>
      </w:pPr>
      <w:r w:rsidRPr="00C068B9">
        <w:rPr>
          <w:sz w:val="24"/>
          <w:szCs w:val="24"/>
        </w:rPr>
        <w:t xml:space="preserve">Contract        </w:t>
      </w:r>
      <w:proofErr w:type="gramStart"/>
      <w:r w:rsidRPr="00C068B9">
        <w:rPr>
          <w:sz w:val="24"/>
          <w:szCs w:val="24"/>
        </w:rPr>
        <w:t>83,700  Spent</w:t>
      </w:r>
      <w:proofErr w:type="gramEnd"/>
      <w:r w:rsidRPr="00C068B9">
        <w:rPr>
          <w:sz w:val="24"/>
          <w:szCs w:val="24"/>
        </w:rPr>
        <w:t xml:space="preserve"> to date         zero</w:t>
      </w:r>
    </w:p>
    <w:p w:rsidR="00227566" w:rsidRPr="00C068B9" w:rsidRDefault="00227566" w:rsidP="00227566">
      <w:pPr>
        <w:pStyle w:val="NoSpacing"/>
        <w:tabs>
          <w:tab w:val="left" w:pos="720"/>
          <w:tab w:val="decimal" w:pos="7920"/>
        </w:tabs>
        <w:rPr>
          <w:sz w:val="24"/>
          <w:szCs w:val="24"/>
        </w:rPr>
      </w:pPr>
    </w:p>
    <w:p w:rsidR="00227566" w:rsidRPr="00C068B9" w:rsidRDefault="00227566" w:rsidP="00227566">
      <w:pPr>
        <w:pStyle w:val="NoSpacing"/>
        <w:tabs>
          <w:tab w:val="left" w:pos="720"/>
          <w:tab w:val="decimal" w:pos="7920"/>
        </w:tabs>
        <w:rPr>
          <w:sz w:val="24"/>
          <w:szCs w:val="24"/>
          <w:u w:val="single"/>
        </w:rPr>
      </w:pPr>
      <w:r w:rsidRPr="00C068B9">
        <w:rPr>
          <w:sz w:val="24"/>
          <w:szCs w:val="24"/>
          <w:u w:val="single"/>
        </w:rPr>
        <w:t>OPERATING</w:t>
      </w:r>
    </w:p>
    <w:p w:rsidR="00227566" w:rsidRPr="00C068B9" w:rsidRDefault="00227566" w:rsidP="00227566">
      <w:pPr>
        <w:pStyle w:val="NoSpacing"/>
        <w:tabs>
          <w:tab w:val="left" w:pos="720"/>
          <w:tab w:val="decimal" w:pos="7920"/>
        </w:tabs>
        <w:rPr>
          <w:sz w:val="24"/>
          <w:szCs w:val="24"/>
        </w:rPr>
      </w:pPr>
    </w:p>
    <w:p w:rsidR="00227566" w:rsidRPr="00C068B9" w:rsidRDefault="00227566" w:rsidP="00227566">
      <w:pPr>
        <w:pStyle w:val="NoSpacing"/>
        <w:numPr>
          <w:ilvl w:val="0"/>
          <w:numId w:val="48"/>
        </w:numPr>
        <w:tabs>
          <w:tab w:val="left" w:pos="720"/>
          <w:tab w:val="decimal" w:pos="7920"/>
        </w:tabs>
        <w:rPr>
          <w:sz w:val="24"/>
          <w:szCs w:val="24"/>
        </w:rPr>
      </w:pPr>
      <w:r w:rsidRPr="00C068B9">
        <w:rPr>
          <w:sz w:val="24"/>
          <w:szCs w:val="24"/>
        </w:rPr>
        <w:t>Municipal Assessment Agency</w:t>
      </w:r>
      <w:r w:rsidRPr="00C068B9">
        <w:rPr>
          <w:sz w:val="24"/>
          <w:szCs w:val="24"/>
        </w:rPr>
        <w:tab/>
        <w:t>34,083.00</w:t>
      </w:r>
    </w:p>
    <w:p w:rsidR="00227566" w:rsidRPr="00C068B9" w:rsidRDefault="00227566" w:rsidP="00227566">
      <w:pPr>
        <w:pStyle w:val="NoSpacing"/>
        <w:tabs>
          <w:tab w:val="left" w:pos="720"/>
          <w:tab w:val="decimal" w:pos="7920"/>
        </w:tabs>
        <w:rPr>
          <w:sz w:val="24"/>
          <w:szCs w:val="24"/>
        </w:rPr>
      </w:pPr>
      <w:r w:rsidRPr="00C068B9">
        <w:rPr>
          <w:sz w:val="24"/>
          <w:szCs w:val="24"/>
        </w:rPr>
        <w:tab/>
        <w:t>00-120-1000-7200, Assessment fees</w:t>
      </w:r>
    </w:p>
    <w:p w:rsidR="00227566" w:rsidRPr="00C068B9" w:rsidRDefault="00227566" w:rsidP="00227566">
      <w:pPr>
        <w:pStyle w:val="NoSpacing"/>
        <w:tabs>
          <w:tab w:val="left" w:pos="720"/>
          <w:tab w:val="decimal" w:pos="7920"/>
        </w:tabs>
        <w:ind w:left="720"/>
        <w:rPr>
          <w:sz w:val="24"/>
          <w:szCs w:val="24"/>
        </w:rPr>
      </w:pPr>
      <w:r w:rsidRPr="00C068B9">
        <w:rPr>
          <w:sz w:val="24"/>
          <w:szCs w:val="24"/>
        </w:rPr>
        <w:t xml:space="preserve">Budget        </w:t>
      </w:r>
      <w:proofErr w:type="gramStart"/>
      <w:r w:rsidRPr="00C068B9">
        <w:rPr>
          <w:sz w:val="24"/>
          <w:szCs w:val="24"/>
        </w:rPr>
        <w:t>143.000  Spent</w:t>
      </w:r>
      <w:proofErr w:type="gramEnd"/>
      <w:r w:rsidRPr="00C068B9">
        <w:rPr>
          <w:sz w:val="24"/>
          <w:szCs w:val="24"/>
        </w:rPr>
        <w:t xml:space="preserve"> to date       68,166 </w:t>
      </w:r>
    </w:p>
    <w:p w:rsidR="00227566" w:rsidRPr="00C068B9" w:rsidRDefault="00227566" w:rsidP="00227566">
      <w:pPr>
        <w:pStyle w:val="NoSpacing"/>
        <w:tabs>
          <w:tab w:val="left" w:pos="720"/>
          <w:tab w:val="decimal" w:pos="7920"/>
        </w:tabs>
        <w:rPr>
          <w:sz w:val="24"/>
          <w:szCs w:val="24"/>
        </w:rPr>
      </w:pPr>
      <w:r w:rsidRPr="00C068B9">
        <w:rPr>
          <w:sz w:val="24"/>
          <w:szCs w:val="24"/>
        </w:rPr>
        <w:t xml:space="preserve">    </w:t>
      </w:r>
      <w:r w:rsidRPr="00C068B9">
        <w:rPr>
          <w:sz w:val="24"/>
          <w:szCs w:val="24"/>
        </w:rPr>
        <w:tab/>
      </w:r>
    </w:p>
    <w:p w:rsidR="00227566" w:rsidRPr="00C068B9" w:rsidRDefault="00227566" w:rsidP="00227566">
      <w:pPr>
        <w:pStyle w:val="NoSpacing"/>
        <w:tabs>
          <w:tab w:val="left" w:pos="720"/>
          <w:tab w:val="decimal" w:pos="7920"/>
        </w:tabs>
        <w:rPr>
          <w:sz w:val="24"/>
          <w:szCs w:val="24"/>
        </w:rPr>
      </w:pPr>
    </w:p>
    <w:p w:rsidR="00227566" w:rsidRPr="00C068B9" w:rsidRDefault="00227566" w:rsidP="00227566">
      <w:pPr>
        <w:pStyle w:val="NoSpacing"/>
        <w:tabs>
          <w:tab w:val="left" w:pos="720"/>
          <w:tab w:val="decimal" w:pos="7920"/>
        </w:tabs>
        <w:rPr>
          <w:sz w:val="24"/>
          <w:szCs w:val="24"/>
          <w:u w:val="single"/>
        </w:rPr>
      </w:pPr>
      <w:r w:rsidRPr="00C068B9">
        <w:rPr>
          <w:sz w:val="24"/>
          <w:szCs w:val="24"/>
        </w:rPr>
        <w:t>Total capital invoices for approval</w:t>
      </w:r>
      <w:r w:rsidRPr="00C068B9">
        <w:rPr>
          <w:sz w:val="24"/>
          <w:szCs w:val="24"/>
        </w:rPr>
        <w:tab/>
        <w:t>891,301.84</w:t>
      </w:r>
      <w:r w:rsidRPr="00C068B9">
        <w:rPr>
          <w:sz w:val="24"/>
          <w:szCs w:val="24"/>
        </w:rPr>
        <w:tab/>
      </w:r>
    </w:p>
    <w:p w:rsidR="00227566" w:rsidRPr="00C068B9" w:rsidRDefault="00227566" w:rsidP="00227566">
      <w:pPr>
        <w:pStyle w:val="NoSpacing"/>
        <w:tabs>
          <w:tab w:val="left" w:pos="720"/>
          <w:tab w:val="decimal" w:pos="7920"/>
        </w:tabs>
        <w:rPr>
          <w:sz w:val="24"/>
          <w:szCs w:val="24"/>
        </w:rPr>
      </w:pPr>
      <w:r w:rsidRPr="00C068B9">
        <w:rPr>
          <w:sz w:val="24"/>
          <w:szCs w:val="24"/>
        </w:rPr>
        <w:t>Total operating invoices for approval</w:t>
      </w:r>
      <w:r w:rsidRPr="00C068B9">
        <w:rPr>
          <w:sz w:val="24"/>
          <w:szCs w:val="24"/>
        </w:rPr>
        <w:tab/>
      </w:r>
      <w:r w:rsidRPr="00C068B9">
        <w:rPr>
          <w:sz w:val="24"/>
          <w:szCs w:val="24"/>
          <w:u w:val="single"/>
        </w:rPr>
        <w:t xml:space="preserve">  34,083.00</w:t>
      </w:r>
    </w:p>
    <w:p w:rsidR="00227566" w:rsidRPr="00C068B9" w:rsidRDefault="00227566" w:rsidP="00227566">
      <w:pPr>
        <w:pStyle w:val="NoSpacing"/>
        <w:tabs>
          <w:tab w:val="left" w:pos="720"/>
          <w:tab w:val="decimal" w:pos="7920"/>
        </w:tabs>
        <w:rPr>
          <w:sz w:val="24"/>
          <w:szCs w:val="24"/>
          <w:u w:val="double"/>
        </w:rPr>
      </w:pPr>
      <w:r w:rsidRPr="00C068B9">
        <w:rPr>
          <w:sz w:val="24"/>
          <w:szCs w:val="24"/>
        </w:rPr>
        <w:t>Grand total of invoices for approval</w:t>
      </w:r>
      <w:r w:rsidRPr="00C068B9">
        <w:rPr>
          <w:sz w:val="24"/>
          <w:szCs w:val="24"/>
        </w:rPr>
        <w:tab/>
      </w:r>
      <w:r w:rsidRPr="00C068B9">
        <w:rPr>
          <w:sz w:val="24"/>
          <w:szCs w:val="24"/>
          <w:u w:val="double"/>
        </w:rPr>
        <w:t>$925,384.84</w:t>
      </w:r>
    </w:p>
    <w:p w:rsidR="00227566" w:rsidRDefault="00227566" w:rsidP="00227566">
      <w:pPr>
        <w:tabs>
          <w:tab w:val="left" w:pos="-1200"/>
          <w:tab w:val="left" w:pos="-1020"/>
        </w:tabs>
        <w:rPr>
          <w:rFonts w:cs="Arial"/>
          <w:bCs/>
          <w:lang w:val="en-GB"/>
        </w:rPr>
      </w:pPr>
    </w:p>
    <w:p w:rsidR="00227566" w:rsidRDefault="00227566" w:rsidP="00227566">
      <w:pPr>
        <w:tabs>
          <w:tab w:val="left" w:pos="-1200"/>
          <w:tab w:val="left" w:pos="-1020"/>
        </w:tabs>
        <w:rPr>
          <w:rFonts w:cs="Arial"/>
          <w:bCs/>
          <w:lang w:val="en-GB"/>
        </w:rPr>
      </w:pPr>
      <w:r>
        <w:rPr>
          <w:rFonts w:cs="Arial"/>
          <w:bCs/>
          <w:lang w:val="en-GB"/>
        </w:rPr>
        <w:t>The Director of Finance advised that the invoices were within budget and met the policies of the Town of Gander.</w:t>
      </w:r>
    </w:p>
    <w:p w:rsidR="00227566" w:rsidRDefault="00227566" w:rsidP="00227566">
      <w:pPr>
        <w:tabs>
          <w:tab w:val="left" w:pos="-1200"/>
          <w:tab w:val="left" w:pos="-1020"/>
        </w:tabs>
        <w:rPr>
          <w:rFonts w:cs="Arial"/>
          <w:bCs/>
          <w:lang w:val="en-GB"/>
        </w:rPr>
      </w:pPr>
    </w:p>
    <w:p w:rsidR="00227566" w:rsidRPr="00227566" w:rsidRDefault="00700F64" w:rsidP="00227566">
      <w:pPr>
        <w:pStyle w:val="NoSpacing"/>
        <w:tabs>
          <w:tab w:val="left" w:pos="720"/>
          <w:tab w:val="decimal" w:pos="7920"/>
        </w:tabs>
        <w:rPr>
          <w:rFonts w:cs="Arial"/>
          <w:b/>
          <w:bCs/>
          <w:sz w:val="26"/>
          <w:szCs w:val="26"/>
          <w:lang w:val="en-GB"/>
        </w:rPr>
      </w:pPr>
      <w:r>
        <w:rPr>
          <w:rFonts w:cs="Arial"/>
          <w:b/>
          <w:bCs/>
          <w:sz w:val="26"/>
          <w:szCs w:val="26"/>
          <w:lang w:val="en-GB"/>
        </w:rPr>
        <w:t>Motion #13-190</w:t>
      </w:r>
    </w:p>
    <w:p w:rsidR="00227566" w:rsidRPr="00227566" w:rsidRDefault="00227566" w:rsidP="00227566">
      <w:pPr>
        <w:pStyle w:val="NoSpacing"/>
        <w:tabs>
          <w:tab w:val="left" w:pos="720"/>
          <w:tab w:val="decimal" w:pos="7920"/>
        </w:tabs>
        <w:rPr>
          <w:rFonts w:cs="Arial"/>
          <w:b/>
          <w:bCs/>
          <w:sz w:val="26"/>
          <w:szCs w:val="26"/>
          <w:lang w:val="en-GB"/>
        </w:rPr>
      </w:pPr>
      <w:r w:rsidRPr="00227566">
        <w:rPr>
          <w:rFonts w:cs="Arial"/>
          <w:b/>
          <w:bCs/>
          <w:sz w:val="26"/>
          <w:szCs w:val="26"/>
          <w:lang w:val="en-GB"/>
        </w:rPr>
        <w:t>Invoices for Approval</w:t>
      </w:r>
    </w:p>
    <w:p w:rsidR="00227566" w:rsidRDefault="00227566" w:rsidP="00227566">
      <w:pPr>
        <w:pStyle w:val="NoSpacing"/>
        <w:tabs>
          <w:tab w:val="left" w:pos="720"/>
          <w:tab w:val="decimal" w:pos="7920"/>
        </w:tabs>
        <w:rPr>
          <w:rFonts w:cs="Arial"/>
          <w:bCs/>
          <w:sz w:val="24"/>
          <w:szCs w:val="24"/>
          <w:lang w:val="en-GB"/>
        </w:rPr>
      </w:pPr>
    </w:p>
    <w:p w:rsidR="00227566" w:rsidRDefault="00227566" w:rsidP="00227566">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Oram</w:t>
      </w:r>
      <w:r w:rsidRPr="00CF46B6">
        <w:rPr>
          <w:rFonts w:cs="Arial"/>
          <w:bCs/>
          <w:sz w:val="24"/>
          <w:szCs w:val="24"/>
          <w:lang w:val="en-GB"/>
        </w:rPr>
        <w:t xml:space="preserve"> that the invoices be paid as presented.</w:t>
      </w:r>
    </w:p>
    <w:p w:rsidR="00227566" w:rsidRDefault="00227566" w:rsidP="00227566">
      <w:pPr>
        <w:pStyle w:val="NoSpacing"/>
        <w:tabs>
          <w:tab w:val="left" w:pos="720"/>
          <w:tab w:val="decimal" w:pos="7920"/>
        </w:tabs>
        <w:jc w:val="both"/>
        <w:rPr>
          <w:rFonts w:cs="Arial"/>
          <w:bCs/>
          <w:sz w:val="24"/>
          <w:szCs w:val="24"/>
          <w:lang w:val="en-GB"/>
        </w:rPr>
      </w:pPr>
    </w:p>
    <w:p w:rsidR="00227566" w:rsidRDefault="00227566" w:rsidP="00227566">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227566" w:rsidRDefault="00227566" w:rsidP="00227566">
      <w:pPr>
        <w:pStyle w:val="NoSpacing"/>
        <w:tabs>
          <w:tab w:val="left" w:pos="720"/>
          <w:tab w:val="decimal" w:pos="7920"/>
        </w:tabs>
        <w:jc w:val="both"/>
        <w:rPr>
          <w:rFonts w:cs="Arial"/>
          <w:bCs/>
          <w:sz w:val="24"/>
          <w:szCs w:val="24"/>
          <w:lang w:val="en-GB"/>
        </w:rPr>
      </w:pPr>
    </w:p>
    <w:p w:rsidR="00227566" w:rsidRDefault="00227566" w:rsidP="00227566">
      <w:pPr>
        <w:pStyle w:val="NoSpacing"/>
        <w:jc w:val="both"/>
        <w:rPr>
          <w:rFonts w:cs="Arial"/>
          <w:bCs/>
          <w:sz w:val="24"/>
          <w:szCs w:val="24"/>
          <w:lang w:val="en-GB"/>
        </w:rPr>
      </w:pPr>
      <w:r w:rsidRPr="00227566">
        <w:rPr>
          <w:rFonts w:cs="Arial"/>
          <w:b/>
          <w:bCs/>
          <w:sz w:val="24"/>
          <w:szCs w:val="24"/>
          <w:lang w:val="en-GB"/>
        </w:rPr>
        <w:t>Decision:</w:t>
      </w:r>
      <w:r>
        <w:rPr>
          <w:rFonts w:cs="Arial"/>
          <w:bCs/>
          <w:sz w:val="24"/>
          <w:szCs w:val="24"/>
          <w:lang w:val="en-GB"/>
        </w:rPr>
        <w:tab/>
        <w:t>Motion carried.</w:t>
      </w:r>
    </w:p>
    <w:p w:rsidR="00227566" w:rsidRDefault="00227566" w:rsidP="00227566">
      <w:pPr>
        <w:pStyle w:val="NoSpacing"/>
        <w:tabs>
          <w:tab w:val="left" w:pos="720"/>
          <w:tab w:val="decimal" w:pos="7920"/>
        </w:tabs>
        <w:rPr>
          <w:rFonts w:cs="Arial"/>
          <w:bCs/>
          <w:sz w:val="24"/>
          <w:szCs w:val="24"/>
          <w:lang w:val="en-GB"/>
        </w:rPr>
      </w:pPr>
    </w:p>
    <w:p w:rsidR="00227566" w:rsidRPr="00B775A8" w:rsidRDefault="00227566" w:rsidP="00227566">
      <w:pPr>
        <w:pStyle w:val="NoSpacing"/>
        <w:tabs>
          <w:tab w:val="left" w:pos="720"/>
          <w:tab w:val="decimal" w:pos="7920"/>
        </w:tabs>
        <w:jc w:val="both"/>
        <w:rPr>
          <w:rFonts w:cs="Arial"/>
          <w:b/>
          <w:bCs/>
          <w:sz w:val="28"/>
          <w:szCs w:val="28"/>
          <w:lang w:val="en-GB"/>
        </w:rPr>
      </w:pPr>
      <w:r w:rsidRPr="00B775A8">
        <w:rPr>
          <w:rFonts w:cs="Arial"/>
          <w:b/>
          <w:bCs/>
          <w:sz w:val="28"/>
          <w:szCs w:val="28"/>
          <w:lang w:val="en-GB"/>
        </w:rPr>
        <w:t>Property Tax Reduction</w:t>
      </w:r>
    </w:p>
    <w:p w:rsidR="00227566" w:rsidRPr="00B775A8" w:rsidRDefault="00227566" w:rsidP="00227566">
      <w:pPr>
        <w:pStyle w:val="NoSpacing"/>
        <w:tabs>
          <w:tab w:val="left" w:pos="720"/>
          <w:tab w:val="decimal" w:pos="7920"/>
        </w:tabs>
        <w:jc w:val="both"/>
        <w:rPr>
          <w:rFonts w:cs="Arial"/>
          <w:bCs/>
          <w:sz w:val="24"/>
          <w:szCs w:val="24"/>
          <w:lang w:val="en-GB"/>
        </w:rPr>
      </w:pPr>
    </w:p>
    <w:p w:rsidR="00227566" w:rsidRDefault="00227566" w:rsidP="00227566">
      <w:pPr>
        <w:pStyle w:val="NoSpacing"/>
        <w:tabs>
          <w:tab w:val="left" w:pos="720"/>
          <w:tab w:val="decimal" w:pos="7920"/>
        </w:tabs>
        <w:jc w:val="both"/>
        <w:rPr>
          <w:rFonts w:cs="Arial"/>
          <w:bCs/>
          <w:sz w:val="24"/>
          <w:szCs w:val="24"/>
          <w:lang w:val="en-GB"/>
        </w:rPr>
      </w:pPr>
      <w:r w:rsidRPr="00B775A8">
        <w:rPr>
          <w:rFonts w:cs="Arial"/>
          <w:bCs/>
          <w:sz w:val="24"/>
          <w:szCs w:val="24"/>
          <w:lang w:val="en-GB"/>
        </w:rPr>
        <w:t>The Finance Committee reviewed one residential tax reduction application which has been submitted in accordance with Council’s policy on tax reductions for residential properties.  The Director advised that the application met the requirements of Council Policy and recommended approval.</w:t>
      </w:r>
    </w:p>
    <w:p w:rsidR="00227566" w:rsidRDefault="00227566" w:rsidP="00227566">
      <w:pPr>
        <w:pStyle w:val="NoSpacing"/>
        <w:tabs>
          <w:tab w:val="left" w:pos="720"/>
          <w:tab w:val="decimal" w:pos="7920"/>
        </w:tabs>
        <w:jc w:val="both"/>
        <w:rPr>
          <w:rFonts w:cs="Arial"/>
          <w:bCs/>
          <w:sz w:val="24"/>
          <w:szCs w:val="24"/>
          <w:lang w:val="en-GB"/>
        </w:rPr>
      </w:pPr>
    </w:p>
    <w:p w:rsidR="00227566" w:rsidRPr="00227566" w:rsidRDefault="00B02CE6" w:rsidP="00227566">
      <w:pPr>
        <w:pStyle w:val="NoSpacing"/>
        <w:tabs>
          <w:tab w:val="left" w:pos="720"/>
          <w:tab w:val="decimal" w:pos="7920"/>
        </w:tabs>
        <w:jc w:val="both"/>
        <w:rPr>
          <w:rFonts w:cs="Arial"/>
          <w:b/>
          <w:bCs/>
          <w:sz w:val="26"/>
          <w:szCs w:val="26"/>
          <w:lang w:val="en-GB"/>
        </w:rPr>
      </w:pPr>
      <w:r>
        <w:rPr>
          <w:rFonts w:cs="Arial"/>
          <w:b/>
          <w:bCs/>
          <w:sz w:val="26"/>
          <w:szCs w:val="26"/>
          <w:lang w:val="en-GB"/>
        </w:rPr>
        <w:t>Motion #13-191</w:t>
      </w:r>
    </w:p>
    <w:p w:rsidR="00227566" w:rsidRPr="00227566" w:rsidRDefault="00227566" w:rsidP="00227566">
      <w:pPr>
        <w:pStyle w:val="NoSpacing"/>
        <w:tabs>
          <w:tab w:val="left" w:pos="720"/>
          <w:tab w:val="decimal" w:pos="7920"/>
        </w:tabs>
        <w:jc w:val="both"/>
        <w:rPr>
          <w:rFonts w:cs="Arial"/>
          <w:b/>
          <w:bCs/>
          <w:sz w:val="26"/>
          <w:szCs w:val="26"/>
          <w:lang w:val="en-GB"/>
        </w:rPr>
      </w:pPr>
      <w:r w:rsidRPr="00227566">
        <w:rPr>
          <w:rFonts w:cs="Arial"/>
          <w:b/>
          <w:bCs/>
          <w:sz w:val="26"/>
          <w:szCs w:val="26"/>
          <w:lang w:val="en-GB"/>
        </w:rPr>
        <w:t>Property Tax Reduction</w:t>
      </w:r>
    </w:p>
    <w:p w:rsidR="00227566" w:rsidRPr="00B775A8" w:rsidRDefault="00227566" w:rsidP="00227566">
      <w:pPr>
        <w:pStyle w:val="NoSpacing"/>
        <w:tabs>
          <w:tab w:val="left" w:pos="720"/>
          <w:tab w:val="decimal" w:pos="7920"/>
        </w:tabs>
        <w:rPr>
          <w:rFonts w:cs="Arial"/>
          <w:bCs/>
          <w:sz w:val="24"/>
          <w:szCs w:val="24"/>
          <w:lang w:val="en-GB"/>
        </w:rPr>
      </w:pPr>
    </w:p>
    <w:p w:rsidR="00227566" w:rsidRDefault="00227566" w:rsidP="00227566">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Oram</w:t>
      </w:r>
      <w:r w:rsidRPr="00B775A8">
        <w:rPr>
          <w:rFonts w:cs="Arial"/>
          <w:bCs/>
          <w:sz w:val="24"/>
          <w:szCs w:val="24"/>
          <w:lang w:val="en-GB"/>
        </w:rPr>
        <w:t xml:space="preserve"> that the property tax reduction application be approved as attached.</w:t>
      </w:r>
    </w:p>
    <w:p w:rsidR="00227566" w:rsidRDefault="00227566" w:rsidP="00227566">
      <w:pPr>
        <w:pStyle w:val="NoSpacing"/>
        <w:tabs>
          <w:tab w:val="left" w:pos="720"/>
          <w:tab w:val="decimal" w:pos="7920"/>
        </w:tabs>
        <w:jc w:val="both"/>
        <w:rPr>
          <w:rFonts w:cs="Arial"/>
          <w:bCs/>
          <w:sz w:val="24"/>
          <w:szCs w:val="24"/>
          <w:lang w:val="en-GB"/>
        </w:rPr>
      </w:pPr>
    </w:p>
    <w:p w:rsidR="00227566" w:rsidRDefault="00227566" w:rsidP="00227566">
      <w:pPr>
        <w:pStyle w:val="NoSpacing"/>
        <w:tabs>
          <w:tab w:val="left" w:pos="720"/>
        </w:tabs>
        <w:jc w:val="both"/>
        <w:rPr>
          <w:rFonts w:cs="Arial"/>
          <w:bCs/>
          <w:sz w:val="24"/>
          <w:szCs w:val="24"/>
          <w:lang w:val="en-GB"/>
        </w:rPr>
      </w:pPr>
      <w:r>
        <w:rPr>
          <w:rFonts w:cs="Arial"/>
          <w:bCs/>
          <w:sz w:val="24"/>
          <w:szCs w:val="24"/>
          <w:lang w:val="en-GB"/>
        </w:rPr>
        <w:lastRenderedPageBreak/>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227566" w:rsidRDefault="00227566" w:rsidP="00227566">
      <w:pPr>
        <w:pStyle w:val="NoSpacing"/>
        <w:tabs>
          <w:tab w:val="left" w:pos="720"/>
        </w:tabs>
        <w:jc w:val="both"/>
        <w:rPr>
          <w:rFonts w:cs="Arial"/>
          <w:bCs/>
          <w:sz w:val="24"/>
          <w:szCs w:val="24"/>
          <w:lang w:val="en-GB"/>
        </w:rPr>
      </w:pPr>
    </w:p>
    <w:p w:rsidR="00227566" w:rsidRDefault="00227566" w:rsidP="00227566">
      <w:pPr>
        <w:pStyle w:val="NoSpacing"/>
        <w:tabs>
          <w:tab w:val="left" w:pos="720"/>
        </w:tabs>
        <w:jc w:val="both"/>
        <w:rPr>
          <w:rFonts w:cs="Arial"/>
          <w:bCs/>
          <w:sz w:val="24"/>
          <w:szCs w:val="24"/>
          <w:lang w:val="en-GB"/>
        </w:rPr>
      </w:pPr>
      <w:r w:rsidRPr="00227566">
        <w:rPr>
          <w:rFonts w:cs="Arial"/>
          <w:b/>
          <w:bCs/>
          <w:sz w:val="24"/>
          <w:szCs w:val="24"/>
          <w:lang w:val="en-GB"/>
        </w:rPr>
        <w:t>Decision:</w:t>
      </w:r>
      <w:r>
        <w:rPr>
          <w:rFonts w:cs="Arial"/>
          <w:bCs/>
          <w:sz w:val="24"/>
          <w:szCs w:val="24"/>
          <w:lang w:val="en-GB"/>
        </w:rPr>
        <w:tab/>
        <w:t>Motion carried.</w:t>
      </w:r>
    </w:p>
    <w:p w:rsidR="00227566" w:rsidRDefault="00227566" w:rsidP="00227566">
      <w:pPr>
        <w:pStyle w:val="NoSpacing"/>
        <w:tabs>
          <w:tab w:val="left" w:pos="720"/>
          <w:tab w:val="decimal" w:pos="7920"/>
        </w:tabs>
        <w:jc w:val="both"/>
        <w:rPr>
          <w:rFonts w:cs="Arial"/>
          <w:bCs/>
          <w:sz w:val="24"/>
          <w:szCs w:val="24"/>
          <w:lang w:val="en-GB"/>
        </w:rPr>
      </w:pPr>
    </w:p>
    <w:p w:rsidR="00227566" w:rsidRDefault="00227566" w:rsidP="00227566">
      <w:pPr>
        <w:rPr>
          <w:b/>
          <w:sz w:val="28"/>
          <w:szCs w:val="28"/>
        </w:rPr>
      </w:pPr>
      <w:proofErr w:type="gramStart"/>
      <w:r w:rsidRPr="00B775A8">
        <w:rPr>
          <w:b/>
          <w:sz w:val="28"/>
          <w:szCs w:val="28"/>
        </w:rPr>
        <w:t>Tender –</w:t>
      </w:r>
      <w:r>
        <w:rPr>
          <w:b/>
          <w:sz w:val="28"/>
          <w:szCs w:val="28"/>
        </w:rPr>
        <w:t xml:space="preserve"> Resurfacing of Rowsell Blvd.</w:t>
      </w:r>
      <w:proofErr w:type="gramEnd"/>
      <w:r>
        <w:rPr>
          <w:b/>
          <w:sz w:val="28"/>
          <w:szCs w:val="28"/>
        </w:rPr>
        <w:t xml:space="preserve"> </w:t>
      </w:r>
    </w:p>
    <w:p w:rsidR="00227566" w:rsidRPr="00B775A8" w:rsidRDefault="00227566" w:rsidP="00227566"/>
    <w:p w:rsidR="00227566" w:rsidRDefault="00227566" w:rsidP="00227566">
      <w:r w:rsidRPr="00B775A8">
        <w:t xml:space="preserve">The Finance Committee reviewed the tender for the </w:t>
      </w:r>
      <w:r>
        <w:t>Resurfacing of Rowsell Blvd.</w:t>
      </w:r>
      <w:r w:rsidRPr="00B775A8">
        <w:t xml:space="preserve"> which has been referred by the Municipal Works Committee.  The Director advised that the tender meets the Town’s Expenditures Policy and is recommending approval.</w:t>
      </w:r>
    </w:p>
    <w:p w:rsidR="00606E8C" w:rsidRDefault="00606E8C" w:rsidP="00227566"/>
    <w:p w:rsidR="00606E8C" w:rsidRPr="00606E8C" w:rsidRDefault="00B02CE6" w:rsidP="00227566">
      <w:pPr>
        <w:rPr>
          <w:b/>
          <w:sz w:val="26"/>
          <w:szCs w:val="26"/>
        </w:rPr>
      </w:pPr>
      <w:r>
        <w:rPr>
          <w:b/>
          <w:sz w:val="26"/>
          <w:szCs w:val="26"/>
        </w:rPr>
        <w:t>Motion #13-192</w:t>
      </w:r>
    </w:p>
    <w:p w:rsidR="00606E8C" w:rsidRPr="00606E8C" w:rsidRDefault="00606E8C" w:rsidP="00227566">
      <w:pPr>
        <w:rPr>
          <w:b/>
          <w:sz w:val="26"/>
          <w:szCs w:val="26"/>
        </w:rPr>
      </w:pPr>
      <w:proofErr w:type="gramStart"/>
      <w:r w:rsidRPr="00606E8C">
        <w:rPr>
          <w:b/>
          <w:sz w:val="26"/>
          <w:szCs w:val="26"/>
        </w:rPr>
        <w:t>Tender – Resurfacing of Rowsell Blvd.</w:t>
      </w:r>
      <w:proofErr w:type="gramEnd"/>
    </w:p>
    <w:p w:rsidR="00227566" w:rsidRPr="00B775A8" w:rsidRDefault="00227566" w:rsidP="00227566"/>
    <w:p w:rsidR="00227566" w:rsidRDefault="00606E8C" w:rsidP="00227566">
      <w:r>
        <w:t>Moved by Councillor Scott and seconded by Councillor Oram</w:t>
      </w:r>
      <w:r w:rsidR="00227566" w:rsidRPr="00B775A8">
        <w:t xml:space="preserve"> </w:t>
      </w:r>
      <w:r>
        <w:t xml:space="preserve">that </w:t>
      </w:r>
      <w:r w:rsidR="00227566" w:rsidRPr="00B775A8">
        <w:t xml:space="preserve">the tender for the </w:t>
      </w:r>
      <w:r w:rsidR="00227566">
        <w:t>Resurfacing of Rowsell Blvd.</w:t>
      </w:r>
      <w:r w:rsidR="00227566" w:rsidRPr="00B775A8">
        <w:t xml:space="preserve"> be awarded to </w:t>
      </w:r>
      <w:r w:rsidR="00227566">
        <w:t>B&amp;M Paving (1983) Ltd.</w:t>
      </w:r>
      <w:r w:rsidR="00227566" w:rsidRPr="00B775A8">
        <w:t xml:space="preserve"> at a price of $</w:t>
      </w:r>
      <w:r w:rsidR="00227566">
        <w:t>182,320.98</w:t>
      </w:r>
      <w:r w:rsidR="00227566" w:rsidRPr="00B775A8">
        <w:t xml:space="preserve"> HST inclusive.</w:t>
      </w:r>
    </w:p>
    <w:p w:rsidR="00606E8C" w:rsidRDefault="00606E8C" w:rsidP="00227566"/>
    <w:p w:rsidR="00606E8C" w:rsidRDefault="00606E8C" w:rsidP="00227566">
      <w:r>
        <w:tab/>
      </w:r>
      <w:r>
        <w:tab/>
        <w:t>In Favour:</w:t>
      </w:r>
      <w:r>
        <w:tab/>
        <w:t>5</w:t>
      </w:r>
      <w:r>
        <w:tab/>
        <w:t>Opposing:</w:t>
      </w:r>
      <w:r>
        <w:tab/>
        <w:t>0</w:t>
      </w:r>
    </w:p>
    <w:p w:rsidR="00606E8C" w:rsidRDefault="00606E8C" w:rsidP="00227566"/>
    <w:p w:rsidR="00B02CE6" w:rsidRDefault="00606E8C" w:rsidP="00227566">
      <w:r w:rsidRPr="00606E8C">
        <w:rPr>
          <w:b/>
        </w:rPr>
        <w:t>Decision:</w:t>
      </w:r>
      <w:r>
        <w:tab/>
        <w:t>Motion carried.</w:t>
      </w:r>
    </w:p>
    <w:p w:rsidR="00B02CE6" w:rsidRDefault="00B02CE6" w:rsidP="00227566"/>
    <w:p w:rsidR="00227566" w:rsidRPr="00B02CE6" w:rsidRDefault="00227566" w:rsidP="00227566">
      <w:r w:rsidRPr="00B775A8">
        <w:rPr>
          <w:b/>
          <w:sz w:val="28"/>
          <w:szCs w:val="28"/>
        </w:rPr>
        <w:t>Tender –</w:t>
      </w:r>
      <w:r>
        <w:rPr>
          <w:b/>
          <w:sz w:val="28"/>
          <w:szCs w:val="28"/>
        </w:rPr>
        <w:t xml:space="preserve"> Construction of Two Asphalt Walkways</w:t>
      </w:r>
    </w:p>
    <w:p w:rsidR="00227566" w:rsidRPr="00B775A8" w:rsidRDefault="00227566" w:rsidP="00227566"/>
    <w:p w:rsidR="00227566" w:rsidRDefault="00227566" w:rsidP="00227566">
      <w:r w:rsidRPr="00B775A8">
        <w:t xml:space="preserve">The Finance Committee reviewed the tender for the </w:t>
      </w:r>
      <w:r>
        <w:t>Construction of Two Asphalt Walkways</w:t>
      </w:r>
      <w:r w:rsidRPr="00B775A8">
        <w:t xml:space="preserve"> which has been referred by the Municipal Works Committee.  The Director advised that the tender meets the Town’s Expenditures Policy and is recommending approval.</w:t>
      </w:r>
    </w:p>
    <w:p w:rsidR="00606E8C" w:rsidRDefault="00606E8C" w:rsidP="00227566"/>
    <w:p w:rsidR="00606E8C" w:rsidRPr="00606E8C" w:rsidRDefault="00B02CE6" w:rsidP="00227566">
      <w:pPr>
        <w:rPr>
          <w:b/>
          <w:sz w:val="26"/>
          <w:szCs w:val="26"/>
        </w:rPr>
      </w:pPr>
      <w:r>
        <w:rPr>
          <w:b/>
          <w:sz w:val="26"/>
          <w:szCs w:val="26"/>
        </w:rPr>
        <w:t>Motion #13-193</w:t>
      </w:r>
    </w:p>
    <w:p w:rsidR="00606E8C" w:rsidRPr="00606E8C" w:rsidRDefault="00606E8C" w:rsidP="00227566">
      <w:pPr>
        <w:rPr>
          <w:b/>
          <w:sz w:val="26"/>
          <w:szCs w:val="26"/>
        </w:rPr>
      </w:pPr>
      <w:r w:rsidRPr="00606E8C">
        <w:rPr>
          <w:b/>
          <w:sz w:val="26"/>
          <w:szCs w:val="26"/>
        </w:rPr>
        <w:t>Tender – Construction of Two Asphalt Walkways</w:t>
      </w:r>
    </w:p>
    <w:p w:rsidR="00227566" w:rsidRPr="00606E8C" w:rsidRDefault="00227566" w:rsidP="00227566">
      <w:pPr>
        <w:rPr>
          <w:b/>
          <w:sz w:val="26"/>
          <w:szCs w:val="26"/>
        </w:rPr>
      </w:pPr>
    </w:p>
    <w:p w:rsidR="00227566" w:rsidRDefault="00606E8C" w:rsidP="00227566">
      <w:r>
        <w:t>Moved by Councillor Scott and seconded by Councillor Parrott</w:t>
      </w:r>
      <w:r w:rsidR="00227566" w:rsidRPr="00B775A8">
        <w:t xml:space="preserve"> that the tender for the </w:t>
      </w:r>
      <w:r w:rsidR="00227566">
        <w:t>Construction of Two Asphalt Walkways</w:t>
      </w:r>
      <w:r w:rsidR="00227566" w:rsidRPr="00B775A8">
        <w:t xml:space="preserve"> be awarded to </w:t>
      </w:r>
      <w:r w:rsidR="00227566">
        <w:t xml:space="preserve">Atlantic Asphalt </w:t>
      </w:r>
      <w:r w:rsidR="00227566" w:rsidRPr="00B775A8">
        <w:t>at a price of $</w:t>
      </w:r>
      <w:r w:rsidR="00227566">
        <w:t>16,498.68</w:t>
      </w:r>
      <w:r w:rsidR="00227566" w:rsidRPr="00B775A8">
        <w:t xml:space="preserve"> HST inclusive.</w:t>
      </w:r>
    </w:p>
    <w:p w:rsidR="00606E8C" w:rsidRDefault="00606E8C" w:rsidP="00227566"/>
    <w:p w:rsidR="00606E8C" w:rsidRDefault="00606E8C" w:rsidP="00227566">
      <w:r>
        <w:tab/>
      </w:r>
      <w:r>
        <w:tab/>
        <w:t>In Favour:</w:t>
      </w:r>
      <w:r>
        <w:tab/>
        <w:t>5</w:t>
      </w:r>
      <w:r>
        <w:tab/>
        <w:t>Opposing:</w:t>
      </w:r>
      <w:r>
        <w:tab/>
        <w:t>0</w:t>
      </w:r>
    </w:p>
    <w:p w:rsidR="00606E8C" w:rsidRDefault="00606E8C" w:rsidP="00227566"/>
    <w:p w:rsidR="00606E8C" w:rsidRDefault="00606E8C" w:rsidP="00227566">
      <w:r w:rsidRPr="00606E8C">
        <w:rPr>
          <w:b/>
        </w:rPr>
        <w:t>Decision:</w:t>
      </w:r>
      <w:r>
        <w:tab/>
        <w:t>Motion carried.</w:t>
      </w:r>
    </w:p>
    <w:p w:rsidR="00227566" w:rsidRPr="00B775A8" w:rsidRDefault="00227566" w:rsidP="00227566"/>
    <w:p w:rsidR="00227566" w:rsidRPr="00B36F85" w:rsidRDefault="00227566" w:rsidP="00227566">
      <w:pPr>
        <w:rPr>
          <w:b/>
          <w:sz w:val="28"/>
          <w:szCs w:val="28"/>
        </w:rPr>
      </w:pPr>
      <w:r w:rsidRPr="00B36F85">
        <w:rPr>
          <w:b/>
          <w:sz w:val="28"/>
          <w:szCs w:val="28"/>
        </w:rPr>
        <w:t>Festival of Flight Derby Contract</w:t>
      </w:r>
    </w:p>
    <w:p w:rsidR="00227566" w:rsidRDefault="00227566" w:rsidP="00227566"/>
    <w:p w:rsidR="00227566" w:rsidRDefault="00227566" w:rsidP="00227566">
      <w:r>
        <w:t>The Committee reviewed the draft Festival of Flight Derby Contract with the Boys &amp; Girls Club.  Essentially, it is the same as the contract that has been agreed to in previous years.</w:t>
      </w:r>
    </w:p>
    <w:p w:rsidR="00606E8C" w:rsidRDefault="00606E8C" w:rsidP="00227566"/>
    <w:p w:rsidR="00606E8C" w:rsidRPr="00606E8C" w:rsidRDefault="00B02CE6" w:rsidP="00227566">
      <w:pPr>
        <w:rPr>
          <w:b/>
          <w:sz w:val="26"/>
          <w:szCs w:val="26"/>
        </w:rPr>
      </w:pPr>
      <w:r>
        <w:rPr>
          <w:b/>
          <w:sz w:val="26"/>
          <w:szCs w:val="26"/>
        </w:rPr>
        <w:lastRenderedPageBreak/>
        <w:t>Motion #13-194</w:t>
      </w:r>
    </w:p>
    <w:p w:rsidR="00606E8C" w:rsidRPr="00606E8C" w:rsidRDefault="00606E8C" w:rsidP="00227566">
      <w:pPr>
        <w:rPr>
          <w:b/>
          <w:sz w:val="26"/>
          <w:szCs w:val="26"/>
        </w:rPr>
      </w:pPr>
      <w:r w:rsidRPr="00606E8C">
        <w:rPr>
          <w:b/>
          <w:sz w:val="26"/>
          <w:szCs w:val="26"/>
        </w:rPr>
        <w:t>Festival of Flight Derby Contract</w:t>
      </w:r>
    </w:p>
    <w:p w:rsidR="00227566" w:rsidRDefault="00227566" w:rsidP="00227566"/>
    <w:p w:rsidR="00227566" w:rsidRDefault="00606E8C" w:rsidP="00227566">
      <w:r>
        <w:t>Moved by Councillor Scott and seconded by Councillor Oram</w:t>
      </w:r>
      <w:r w:rsidR="00227566">
        <w:t xml:space="preserve"> that the Mayor and Town Clerk be authorized to sign the Festival of Flight Derby Contract.  </w:t>
      </w:r>
    </w:p>
    <w:p w:rsidR="00606E8C" w:rsidRDefault="00606E8C" w:rsidP="00227566"/>
    <w:p w:rsidR="00606E8C" w:rsidRDefault="00606E8C" w:rsidP="00227566">
      <w:r>
        <w:tab/>
      </w:r>
      <w:r>
        <w:tab/>
        <w:t>In Favour:</w:t>
      </w:r>
      <w:r>
        <w:tab/>
        <w:t>5</w:t>
      </w:r>
      <w:r>
        <w:tab/>
        <w:t>Opposing:</w:t>
      </w:r>
      <w:r>
        <w:tab/>
        <w:t>0</w:t>
      </w:r>
    </w:p>
    <w:p w:rsidR="00606E8C" w:rsidRDefault="00606E8C" w:rsidP="00227566">
      <w:r>
        <w:br/>
      </w:r>
      <w:r w:rsidRPr="00606E8C">
        <w:rPr>
          <w:b/>
        </w:rPr>
        <w:t>Decision:</w:t>
      </w:r>
      <w:r>
        <w:tab/>
        <w:t>Motion carried.</w:t>
      </w:r>
    </w:p>
    <w:p w:rsidR="00227566" w:rsidRDefault="00227566" w:rsidP="00227566"/>
    <w:p w:rsidR="00227566" w:rsidRPr="00F47669" w:rsidRDefault="00227566" w:rsidP="00227566">
      <w:pPr>
        <w:rPr>
          <w:b/>
          <w:sz w:val="28"/>
          <w:szCs w:val="28"/>
        </w:rPr>
      </w:pPr>
      <w:r w:rsidRPr="00F47669">
        <w:rPr>
          <w:b/>
          <w:sz w:val="28"/>
          <w:szCs w:val="28"/>
        </w:rPr>
        <w:t>Special Purpose Properties - NAV CANADA</w:t>
      </w:r>
    </w:p>
    <w:p w:rsidR="00227566" w:rsidRDefault="00227566" w:rsidP="00227566"/>
    <w:p w:rsidR="00227566" w:rsidRDefault="00227566" w:rsidP="00227566">
      <w:r>
        <w:t xml:space="preserve">The Municipal Assessment Agency advised that NAV CANADA as well as several other corporations in the province </w:t>
      </w:r>
      <w:proofErr w:type="gramStart"/>
      <w:r>
        <w:t>are</w:t>
      </w:r>
      <w:proofErr w:type="gramEnd"/>
      <w:r>
        <w:t xml:space="preserve"> suing the Provincial Government regarding Special Purpose property legislation for Municipal Assessments.  They are claiming it is discriminatory and are asking that the courts require that the properties would be assessed by the market value approach.  This would mean a reduction in taxes for NAV CANADA of approximately $100,000 per year if the courts agree.</w:t>
      </w:r>
    </w:p>
    <w:p w:rsidR="00227566" w:rsidRDefault="00227566" w:rsidP="00227566"/>
    <w:p w:rsidR="00227566" w:rsidRPr="00E04104" w:rsidRDefault="00227566" w:rsidP="00227566">
      <w:pPr>
        <w:rPr>
          <w:b/>
          <w:sz w:val="28"/>
          <w:szCs w:val="28"/>
        </w:rPr>
      </w:pPr>
      <w:r w:rsidRPr="00E04104">
        <w:rPr>
          <w:b/>
          <w:sz w:val="28"/>
          <w:szCs w:val="28"/>
        </w:rPr>
        <w:t>Civic Enhancement Trees</w:t>
      </w:r>
    </w:p>
    <w:p w:rsidR="00227566" w:rsidRDefault="00227566" w:rsidP="00227566"/>
    <w:p w:rsidR="00227566" w:rsidRDefault="00227566" w:rsidP="00227566">
      <w:r>
        <w:t>Two years ago the Town received a credit note for $5,000 for trees that did not survive shipping and planting.  The Civic Enhancement Committee is requesting that they be allowed to spend this money along with the $37,000 budget for this year.  The $5,000 was not carried forward from previous years; it was simply a part of our general surplus at the end of 2011.  The Committee is not recommending allotting an additional $5,000 to our Civic Enhancement budget.</w:t>
      </w:r>
    </w:p>
    <w:p w:rsidR="00283494" w:rsidRDefault="00283494" w:rsidP="00E55F39"/>
    <w:p w:rsidR="00074FA0" w:rsidRPr="00B02CE6" w:rsidRDefault="00074FA0" w:rsidP="00074FA0">
      <w:r w:rsidRPr="00B02CE6">
        <w:t xml:space="preserve">A discussion </w:t>
      </w:r>
      <w:r w:rsidR="00A64046" w:rsidRPr="00B02CE6">
        <w:t>ensued</w:t>
      </w:r>
      <w:r w:rsidRPr="00B02CE6">
        <w:t xml:space="preserve"> surrounding this request and </w:t>
      </w:r>
      <w:r w:rsidR="00B02CE6">
        <w:t>C</w:t>
      </w:r>
      <w:r w:rsidRPr="00B02CE6">
        <w:t xml:space="preserve">ouncil reconsidered granting the $5000 as requested.  </w:t>
      </w:r>
      <w:r w:rsidR="00B02CE6">
        <w:t>I</w:t>
      </w:r>
      <w:r w:rsidRPr="00B02CE6">
        <w:t xml:space="preserve">t was identified that these funds would enable the completion of civic enhancement projects throughout the </w:t>
      </w:r>
      <w:r w:rsidR="00B02CE6">
        <w:t>T</w:t>
      </w:r>
      <w:r w:rsidRPr="00B02CE6">
        <w:t>own.</w:t>
      </w:r>
    </w:p>
    <w:p w:rsidR="00074FA0" w:rsidRPr="00B02CE6" w:rsidRDefault="00074FA0" w:rsidP="00074FA0"/>
    <w:p w:rsidR="00074FA0" w:rsidRPr="00B02CE6" w:rsidRDefault="00B02CE6" w:rsidP="00074FA0">
      <w:pPr>
        <w:rPr>
          <w:b/>
          <w:sz w:val="26"/>
          <w:szCs w:val="26"/>
        </w:rPr>
      </w:pPr>
      <w:r w:rsidRPr="00B02CE6">
        <w:rPr>
          <w:b/>
          <w:sz w:val="26"/>
          <w:szCs w:val="26"/>
        </w:rPr>
        <w:t>Motion #13-195</w:t>
      </w:r>
    </w:p>
    <w:p w:rsidR="00074FA0" w:rsidRPr="00B02CE6" w:rsidRDefault="00074FA0" w:rsidP="00074FA0">
      <w:pPr>
        <w:rPr>
          <w:b/>
          <w:sz w:val="26"/>
          <w:szCs w:val="26"/>
        </w:rPr>
      </w:pPr>
      <w:r w:rsidRPr="00B02CE6">
        <w:rPr>
          <w:b/>
          <w:sz w:val="26"/>
          <w:szCs w:val="26"/>
        </w:rPr>
        <w:t>Civic Enhancement Trees</w:t>
      </w:r>
    </w:p>
    <w:p w:rsidR="00074FA0" w:rsidRPr="00B02CE6" w:rsidRDefault="00074FA0" w:rsidP="00074FA0">
      <w:pPr>
        <w:rPr>
          <w:b/>
          <w:sz w:val="26"/>
          <w:szCs w:val="26"/>
        </w:rPr>
      </w:pPr>
    </w:p>
    <w:p w:rsidR="00074FA0" w:rsidRPr="00B02CE6" w:rsidRDefault="00074FA0" w:rsidP="00074FA0">
      <w:r w:rsidRPr="00B02CE6">
        <w:t>Moved by Councillor Blundon and seconded by Councillor Parrott that the civic enhancement budget for 2013 be increased by $5000.</w:t>
      </w:r>
    </w:p>
    <w:p w:rsidR="00074FA0" w:rsidRPr="00B02CE6" w:rsidRDefault="00074FA0" w:rsidP="00074FA0"/>
    <w:p w:rsidR="00074FA0" w:rsidRPr="00B02CE6" w:rsidRDefault="00074FA0" w:rsidP="00074FA0">
      <w:r w:rsidRPr="00B02CE6">
        <w:tab/>
      </w:r>
      <w:r w:rsidRPr="00B02CE6">
        <w:tab/>
        <w:t>In Favour:</w:t>
      </w:r>
      <w:r w:rsidRPr="00B02CE6">
        <w:tab/>
        <w:t>3</w:t>
      </w:r>
      <w:r w:rsidRPr="00B02CE6">
        <w:tab/>
        <w:t>Opposing:</w:t>
      </w:r>
      <w:r w:rsidRPr="00B02CE6">
        <w:tab/>
        <w:t>2 – Councillors Blundon and Parrott</w:t>
      </w:r>
    </w:p>
    <w:p w:rsidR="00074FA0" w:rsidRPr="00B02CE6" w:rsidRDefault="00074FA0" w:rsidP="00074FA0"/>
    <w:p w:rsidR="00074FA0" w:rsidRPr="00B02CE6" w:rsidRDefault="00074FA0" w:rsidP="00074FA0">
      <w:r w:rsidRPr="00B02CE6">
        <w:rPr>
          <w:b/>
        </w:rPr>
        <w:t>Decision:</w:t>
      </w:r>
      <w:r w:rsidRPr="00B02CE6">
        <w:tab/>
        <w:t>Motion carried.</w:t>
      </w:r>
    </w:p>
    <w:p w:rsidR="00B64901" w:rsidRDefault="00B64901" w:rsidP="00E55F39"/>
    <w:p w:rsidR="007E0D19" w:rsidRPr="00C20CB1" w:rsidRDefault="00074FA0" w:rsidP="00FC700D">
      <w:pPr>
        <w:pStyle w:val="Heading1"/>
      </w:pPr>
      <w:r>
        <w:lastRenderedPageBreak/>
        <w:t>7</w:t>
      </w:r>
      <w:r w:rsidR="00FC700D">
        <w:t>.</w:t>
      </w:r>
      <w:r w:rsidR="00FC700D">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074FA0" w:rsidP="00FC700D">
      <w:pPr>
        <w:pStyle w:val="Heading1"/>
      </w:pPr>
      <w:r>
        <w:t>8</w:t>
      </w:r>
      <w:r w:rsidR="00FC700D">
        <w:t>.</w:t>
      </w:r>
      <w:r w:rsidR="00FC700D">
        <w:tab/>
        <w:t>CORRESPONDENCE</w:t>
      </w:r>
    </w:p>
    <w:p w:rsidR="004B3365" w:rsidRPr="004B3365" w:rsidRDefault="004B3365" w:rsidP="004B3365">
      <w:r>
        <w:tab/>
      </w:r>
      <w:proofErr w:type="gramStart"/>
      <w:r>
        <w:t>None.</w:t>
      </w:r>
      <w:proofErr w:type="gramEnd"/>
    </w:p>
    <w:p w:rsidR="007E0D19" w:rsidRDefault="005646BE" w:rsidP="00FC700D">
      <w:pPr>
        <w:pStyle w:val="Heading1"/>
      </w:pPr>
      <w:r>
        <w:t>9</w:t>
      </w:r>
      <w:r w:rsidR="00FC700D">
        <w:t>.</w:t>
      </w:r>
      <w:r w:rsidR="00FC700D">
        <w:tab/>
        <w:t>ADJOURNMENT</w:t>
      </w:r>
      <w:bookmarkStart w:id="0" w:name="_GoBack"/>
      <w:bookmarkEnd w:id="0"/>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BC5846">
        <w:rPr>
          <w:b/>
          <w:sz w:val="26"/>
          <w:szCs w:val="26"/>
        </w:rPr>
        <w:t>196</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BC5846">
        <w:t xml:space="preserve">Councillor Scott </w:t>
      </w:r>
      <w:r>
        <w:t xml:space="preserve">and seconded </w:t>
      </w:r>
      <w:r w:rsidR="003E4CC8">
        <w:t xml:space="preserve">by </w:t>
      </w:r>
      <w:r w:rsidR="00BC5846">
        <w:t>Councillor Parrott</w:t>
      </w:r>
      <w:r w:rsidR="00B17D8D">
        <w:t xml:space="preserve"> </w:t>
      </w:r>
      <w:r>
        <w:t>that the meeting be adjourned.</w:t>
      </w:r>
    </w:p>
    <w:p w:rsidR="003B700F" w:rsidRDefault="003B700F" w:rsidP="00B0215E"/>
    <w:p w:rsidR="0066620A" w:rsidRDefault="002D7467" w:rsidP="00B0215E">
      <w:r>
        <w:tab/>
      </w:r>
      <w:r>
        <w:tab/>
        <w:t>In Favour:</w:t>
      </w:r>
      <w:r>
        <w:tab/>
      </w:r>
      <w:r w:rsidR="00BC5846">
        <w:t>5</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C5197A" w:rsidRDefault="00C5197A" w:rsidP="007E0D19"/>
    <w:p w:rsidR="00FC4E11" w:rsidRDefault="000A1E38" w:rsidP="007E0D19">
      <w:r>
        <w:t>T</w:t>
      </w:r>
      <w:r w:rsidR="00FC700D">
        <w:t>he meeting adjourned at</w:t>
      </w:r>
      <w:r w:rsidR="00893E2E">
        <w:t xml:space="preserve"> </w:t>
      </w:r>
      <w:r w:rsidR="00BC5846">
        <w:t>5</w:t>
      </w:r>
      <w:r w:rsidR="00FC4E11">
        <w:t>:</w:t>
      </w:r>
      <w:r w:rsidR="00BC5846">
        <w:t>4</w:t>
      </w:r>
      <w:r w:rsidR="00893E2E">
        <w:t>5</w:t>
      </w:r>
      <w:r w:rsidR="00FC4E11">
        <w:t>pm.</w:t>
      </w:r>
    </w:p>
    <w:p w:rsidR="00774695" w:rsidRDefault="00FC700D" w:rsidP="007E0D19">
      <w:r>
        <w:t xml:space="preserve"> </w:t>
      </w:r>
    </w:p>
    <w:p w:rsidR="007E0D19" w:rsidRPr="002F443F" w:rsidRDefault="007E0D19" w:rsidP="007E0D19">
      <w:pPr>
        <w:rPr>
          <w:rFonts w:cs="Arial"/>
          <w:b/>
          <w:sz w:val="28"/>
          <w:szCs w:val="28"/>
        </w:rPr>
      </w:pPr>
    </w:p>
    <w:p w:rsidR="00FC700D" w:rsidRDefault="003B27A9">
      <w:pPr>
        <w:rPr>
          <w:b/>
        </w:rPr>
      </w:pPr>
      <w:r w:rsidRPr="003B27A9">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BC5846" w:rsidP="00FC700D">
      <w:pPr>
        <w:rPr>
          <w:b/>
        </w:rPr>
      </w:pPr>
      <w:r>
        <w:rPr>
          <w:b/>
        </w:rPr>
        <w:t>Z. Tucker</w:t>
      </w:r>
      <w:r w:rsidR="00CA4CF6">
        <w:rPr>
          <w:b/>
        </w:rPr>
        <w:t xml:space="preserve">, </w:t>
      </w:r>
      <w:r>
        <w:rPr>
          <w:b/>
        </w:rPr>
        <w:t xml:space="preserve">Deputy </w:t>
      </w:r>
      <w:r w:rsidR="00CA4CF6">
        <w:rPr>
          <w:b/>
        </w:rPr>
        <w:t>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B62" w:rsidRDefault="00F84B62" w:rsidP="007E0D19">
      <w:r>
        <w:separator/>
      </w:r>
    </w:p>
  </w:endnote>
  <w:endnote w:type="continuationSeparator" w:id="0">
    <w:p w:rsidR="00F84B62" w:rsidRDefault="00F84B62"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B62" w:rsidRDefault="00F84B62" w:rsidP="007E0D19">
      <w:r>
        <w:separator/>
      </w:r>
    </w:p>
  </w:footnote>
  <w:footnote w:type="continuationSeparator" w:id="0">
    <w:p w:rsidR="00F84B62" w:rsidRDefault="00F84B62"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64" w:rsidRPr="007E0D19" w:rsidRDefault="00700F6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July 24,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B02CE6">
          <w:rPr>
            <w:b/>
            <w:i/>
            <w:noProof/>
            <w:color w:val="7F7F7F" w:themeColor="text1" w:themeTint="80"/>
          </w:rPr>
          <w:t>22</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B02CE6">
          <w:rPr>
            <w:b/>
            <w:i/>
            <w:noProof/>
            <w:color w:val="7F7F7F" w:themeColor="text1" w:themeTint="80"/>
          </w:rPr>
          <w:t>23</w:t>
        </w:r>
        <w:r w:rsidRPr="007E0D19">
          <w:rPr>
            <w:b/>
            <w:i/>
            <w:color w:val="7F7F7F" w:themeColor="text1" w:themeTint="80"/>
          </w:rPr>
          <w:fldChar w:fldCharType="end"/>
        </w:r>
      </w:sdtContent>
    </w:sdt>
  </w:p>
  <w:p w:rsidR="00700F64" w:rsidRPr="00C22809" w:rsidRDefault="00700F64">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64" w:rsidRPr="00C20CB1" w:rsidRDefault="00700F6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700F64" w:rsidRPr="001169EB" w:rsidRDefault="00700F6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700F64" w:rsidRPr="001169EB" w:rsidRDefault="00700F6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July 24, 2013 @ 4:30 p</w:t>
    </w:r>
    <w:r w:rsidRPr="001169EB">
      <w:rPr>
        <w:rFonts w:cs="Arial"/>
        <w:b/>
        <w:sz w:val="28"/>
        <w:szCs w:val="28"/>
      </w:rPr>
      <w:t>m</w:t>
    </w:r>
  </w:p>
  <w:p w:rsidR="00700F64" w:rsidRDefault="00700F6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936"/>
    <w:multiLevelType w:val="hybridMultilevel"/>
    <w:tmpl w:val="3BB60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03786"/>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CB0C22"/>
    <w:multiLevelType w:val="hybridMultilevel"/>
    <w:tmpl w:val="40A8E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C32800"/>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957EF"/>
    <w:multiLevelType w:val="hybridMultilevel"/>
    <w:tmpl w:val="8D462E9E"/>
    <w:lvl w:ilvl="0" w:tplc="23EC7616">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27A45"/>
    <w:multiLevelType w:val="hybridMultilevel"/>
    <w:tmpl w:val="6604FC46"/>
    <w:lvl w:ilvl="0" w:tplc="22A696AA">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7118A9"/>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DC7297"/>
    <w:multiLevelType w:val="hybridMultilevel"/>
    <w:tmpl w:val="D82C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811A4C"/>
    <w:multiLevelType w:val="hybridMultilevel"/>
    <w:tmpl w:val="F356B2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9FE1DDE"/>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8D6AD6"/>
    <w:multiLevelType w:val="hybridMultilevel"/>
    <w:tmpl w:val="AB0EE756"/>
    <w:lvl w:ilvl="0" w:tplc="F5F0AABE">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nsid w:val="7E6112B4"/>
    <w:multiLevelType w:val="hybridMultilevel"/>
    <w:tmpl w:val="8F983E0E"/>
    <w:lvl w:ilvl="0" w:tplc="6BFE45C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nsid w:val="7FC1562A"/>
    <w:multiLevelType w:val="hybridMultilevel"/>
    <w:tmpl w:val="DDE65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8"/>
  </w:num>
  <w:num w:numId="3">
    <w:abstractNumId w:val="37"/>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4"/>
  </w:num>
  <w:num w:numId="7">
    <w:abstractNumId w:val="8"/>
  </w:num>
  <w:num w:numId="8">
    <w:abstractNumId w:val="0"/>
  </w:num>
  <w:num w:numId="9">
    <w:abstractNumId w:val="44"/>
  </w:num>
  <w:num w:numId="10">
    <w:abstractNumId w:val="32"/>
  </w:num>
  <w:num w:numId="11">
    <w:abstractNumId w:val="30"/>
  </w:num>
  <w:num w:numId="12">
    <w:abstractNumId w:val="36"/>
  </w:num>
  <w:num w:numId="13">
    <w:abstractNumId w:val="40"/>
  </w:num>
  <w:num w:numId="14">
    <w:abstractNumId w:val="39"/>
  </w:num>
  <w:num w:numId="15">
    <w:abstractNumId w:val="33"/>
  </w:num>
  <w:num w:numId="16">
    <w:abstractNumId w:val="29"/>
  </w:num>
  <w:num w:numId="17">
    <w:abstractNumId w:val="5"/>
  </w:num>
  <w:num w:numId="18">
    <w:abstractNumId w:val="10"/>
  </w:num>
  <w:num w:numId="19">
    <w:abstractNumId w:val="20"/>
  </w:num>
  <w:num w:numId="20">
    <w:abstractNumId w:val="19"/>
  </w:num>
  <w:num w:numId="21">
    <w:abstractNumId w:val="27"/>
  </w:num>
  <w:num w:numId="22">
    <w:abstractNumId w:val="34"/>
  </w:num>
  <w:num w:numId="23">
    <w:abstractNumId w:val="13"/>
  </w:num>
  <w:num w:numId="24">
    <w:abstractNumId w:val="43"/>
  </w:num>
  <w:num w:numId="25">
    <w:abstractNumId w:val="26"/>
  </w:num>
  <w:num w:numId="26">
    <w:abstractNumId w:val="16"/>
  </w:num>
  <w:num w:numId="27">
    <w:abstractNumId w:val="1"/>
  </w:num>
  <w:num w:numId="28">
    <w:abstractNumId w:val="14"/>
  </w:num>
  <w:num w:numId="29">
    <w:abstractNumId w:val="11"/>
  </w:num>
  <w:num w:numId="30">
    <w:abstractNumId w:val="6"/>
  </w:num>
  <w:num w:numId="31">
    <w:abstractNumId w:val="22"/>
  </w:num>
  <w:num w:numId="32">
    <w:abstractNumId w:val="17"/>
  </w:num>
  <w:num w:numId="33">
    <w:abstractNumId w:val="42"/>
  </w:num>
  <w:num w:numId="34">
    <w:abstractNumId w:val="3"/>
  </w:num>
  <w:num w:numId="35">
    <w:abstractNumId w:val="45"/>
  </w:num>
  <w:num w:numId="36">
    <w:abstractNumId w:val="15"/>
  </w:num>
  <w:num w:numId="37">
    <w:abstractNumId w:val="24"/>
  </w:num>
  <w:num w:numId="38">
    <w:abstractNumId w:val="38"/>
  </w:num>
  <w:num w:numId="39">
    <w:abstractNumId w:val="23"/>
  </w:num>
  <w:num w:numId="40">
    <w:abstractNumId w:val="7"/>
  </w:num>
  <w:num w:numId="41">
    <w:abstractNumId w:val="12"/>
  </w:num>
  <w:num w:numId="42">
    <w:abstractNumId w:val="28"/>
  </w:num>
  <w:num w:numId="43">
    <w:abstractNumId w:val="46"/>
  </w:num>
  <w:num w:numId="44">
    <w:abstractNumId w:val="9"/>
  </w:num>
  <w:num w:numId="45">
    <w:abstractNumId w:val="41"/>
  </w:num>
  <w:num w:numId="46">
    <w:abstractNumId w:val="47"/>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48E5"/>
    <w:rsid w:val="000252B3"/>
    <w:rsid w:val="00025C9E"/>
    <w:rsid w:val="0002786D"/>
    <w:rsid w:val="000301A7"/>
    <w:rsid w:val="000309AC"/>
    <w:rsid w:val="0003131A"/>
    <w:rsid w:val="000342C1"/>
    <w:rsid w:val="000344F2"/>
    <w:rsid w:val="00034581"/>
    <w:rsid w:val="00036231"/>
    <w:rsid w:val="000366E0"/>
    <w:rsid w:val="00036A65"/>
    <w:rsid w:val="00037FAD"/>
    <w:rsid w:val="00042B56"/>
    <w:rsid w:val="00042BB0"/>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4FA0"/>
    <w:rsid w:val="000750B1"/>
    <w:rsid w:val="000764E4"/>
    <w:rsid w:val="0007691D"/>
    <w:rsid w:val="00076B29"/>
    <w:rsid w:val="00076B5A"/>
    <w:rsid w:val="00080622"/>
    <w:rsid w:val="00080DDE"/>
    <w:rsid w:val="00081237"/>
    <w:rsid w:val="000816CF"/>
    <w:rsid w:val="00082300"/>
    <w:rsid w:val="00082483"/>
    <w:rsid w:val="000859EF"/>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D8D"/>
    <w:rsid w:val="000C1FFD"/>
    <w:rsid w:val="000C402E"/>
    <w:rsid w:val="000C4F33"/>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53CF"/>
    <w:rsid w:val="000F5CFB"/>
    <w:rsid w:val="00100274"/>
    <w:rsid w:val="00101870"/>
    <w:rsid w:val="001018AF"/>
    <w:rsid w:val="0010190D"/>
    <w:rsid w:val="001020F5"/>
    <w:rsid w:val="00102846"/>
    <w:rsid w:val="00103646"/>
    <w:rsid w:val="001048A9"/>
    <w:rsid w:val="00105AB2"/>
    <w:rsid w:val="00106CC2"/>
    <w:rsid w:val="001101EA"/>
    <w:rsid w:val="00112B9A"/>
    <w:rsid w:val="0011392C"/>
    <w:rsid w:val="00114E60"/>
    <w:rsid w:val="00115E14"/>
    <w:rsid w:val="0011668F"/>
    <w:rsid w:val="00116A36"/>
    <w:rsid w:val="00120752"/>
    <w:rsid w:val="00124599"/>
    <w:rsid w:val="00125096"/>
    <w:rsid w:val="00125C98"/>
    <w:rsid w:val="00126E8B"/>
    <w:rsid w:val="001300D7"/>
    <w:rsid w:val="0013031E"/>
    <w:rsid w:val="00130EF4"/>
    <w:rsid w:val="001327BE"/>
    <w:rsid w:val="00132ED3"/>
    <w:rsid w:val="00135FDD"/>
    <w:rsid w:val="00136231"/>
    <w:rsid w:val="00137060"/>
    <w:rsid w:val="00137FAE"/>
    <w:rsid w:val="00140129"/>
    <w:rsid w:val="001412D6"/>
    <w:rsid w:val="00141658"/>
    <w:rsid w:val="00143416"/>
    <w:rsid w:val="00143C75"/>
    <w:rsid w:val="00144419"/>
    <w:rsid w:val="001461BC"/>
    <w:rsid w:val="00146DA4"/>
    <w:rsid w:val="00146F44"/>
    <w:rsid w:val="0014716F"/>
    <w:rsid w:val="00147B87"/>
    <w:rsid w:val="0015095E"/>
    <w:rsid w:val="00151525"/>
    <w:rsid w:val="0015712F"/>
    <w:rsid w:val="0015768E"/>
    <w:rsid w:val="00157992"/>
    <w:rsid w:val="00161022"/>
    <w:rsid w:val="00163780"/>
    <w:rsid w:val="0016402B"/>
    <w:rsid w:val="00164A97"/>
    <w:rsid w:val="00165D56"/>
    <w:rsid w:val="00167061"/>
    <w:rsid w:val="00171668"/>
    <w:rsid w:val="00171BD2"/>
    <w:rsid w:val="00172108"/>
    <w:rsid w:val="00173E4E"/>
    <w:rsid w:val="001742AC"/>
    <w:rsid w:val="0017491C"/>
    <w:rsid w:val="00174DBA"/>
    <w:rsid w:val="0017524D"/>
    <w:rsid w:val="00176105"/>
    <w:rsid w:val="00180E72"/>
    <w:rsid w:val="00182114"/>
    <w:rsid w:val="00182146"/>
    <w:rsid w:val="00182635"/>
    <w:rsid w:val="00182681"/>
    <w:rsid w:val="001833C6"/>
    <w:rsid w:val="00183D86"/>
    <w:rsid w:val="001840D6"/>
    <w:rsid w:val="00184293"/>
    <w:rsid w:val="001843D8"/>
    <w:rsid w:val="0018569B"/>
    <w:rsid w:val="00185CF8"/>
    <w:rsid w:val="001863A3"/>
    <w:rsid w:val="001867D1"/>
    <w:rsid w:val="00187725"/>
    <w:rsid w:val="00191AD7"/>
    <w:rsid w:val="00192A3E"/>
    <w:rsid w:val="001936D8"/>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7AD"/>
    <w:rsid w:val="001B0A3E"/>
    <w:rsid w:val="001B1057"/>
    <w:rsid w:val="001B3BDD"/>
    <w:rsid w:val="001B40A9"/>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7A09"/>
    <w:rsid w:val="001D1358"/>
    <w:rsid w:val="001D21A9"/>
    <w:rsid w:val="001D3C22"/>
    <w:rsid w:val="001D460C"/>
    <w:rsid w:val="001D4A75"/>
    <w:rsid w:val="001D4AA4"/>
    <w:rsid w:val="001D59E8"/>
    <w:rsid w:val="001E037E"/>
    <w:rsid w:val="001E097B"/>
    <w:rsid w:val="001E0A5A"/>
    <w:rsid w:val="001E1AF4"/>
    <w:rsid w:val="001E233B"/>
    <w:rsid w:val="001E270F"/>
    <w:rsid w:val="001E38F5"/>
    <w:rsid w:val="001E4000"/>
    <w:rsid w:val="001E6F5D"/>
    <w:rsid w:val="001E740B"/>
    <w:rsid w:val="001E74B6"/>
    <w:rsid w:val="001E78F0"/>
    <w:rsid w:val="001F1461"/>
    <w:rsid w:val="001F203E"/>
    <w:rsid w:val="001F2762"/>
    <w:rsid w:val="001F29AF"/>
    <w:rsid w:val="001F3244"/>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294"/>
    <w:rsid w:val="00220BAA"/>
    <w:rsid w:val="00222291"/>
    <w:rsid w:val="00223696"/>
    <w:rsid w:val="002254D6"/>
    <w:rsid w:val="00225699"/>
    <w:rsid w:val="00226A85"/>
    <w:rsid w:val="00226D37"/>
    <w:rsid w:val="00226FBD"/>
    <w:rsid w:val="00227566"/>
    <w:rsid w:val="002278DD"/>
    <w:rsid w:val="00227E54"/>
    <w:rsid w:val="0023096D"/>
    <w:rsid w:val="0023253E"/>
    <w:rsid w:val="002326CB"/>
    <w:rsid w:val="00233437"/>
    <w:rsid w:val="00233599"/>
    <w:rsid w:val="0023459A"/>
    <w:rsid w:val="002353E4"/>
    <w:rsid w:val="002358B2"/>
    <w:rsid w:val="002362D1"/>
    <w:rsid w:val="00240491"/>
    <w:rsid w:val="00240FB0"/>
    <w:rsid w:val="0024362F"/>
    <w:rsid w:val="00243ED9"/>
    <w:rsid w:val="00244667"/>
    <w:rsid w:val="002447E1"/>
    <w:rsid w:val="00244E52"/>
    <w:rsid w:val="00244F9A"/>
    <w:rsid w:val="002465AB"/>
    <w:rsid w:val="00246F1E"/>
    <w:rsid w:val="00246F43"/>
    <w:rsid w:val="00247017"/>
    <w:rsid w:val="00247486"/>
    <w:rsid w:val="002512C8"/>
    <w:rsid w:val="00251A5A"/>
    <w:rsid w:val="002536EB"/>
    <w:rsid w:val="00254D64"/>
    <w:rsid w:val="00255577"/>
    <w:rsid w:val="002558AF"/>
    <w:rsid w:val="00257E47"/>
    <w:rsid w:val="0026063A"/>
    <w:rsid w:val="00260D4C"/>
    <w:rsid w:val="002611A2"/>
    <w:rsid w:val="00261326"/>
    <w:rsid w:val="0026262F"/>
    <w:rsid w:val="00262C41"/>
    <w:rsid w:val="00262F6A"/>
    <w:rsid w:val="00263295"/>
    <w:rsid w:val="00263455"/>
    <w:rsid w:val="00263C88"/>
    <w:rsid w:val="00266F34"/>
    <w:rsid w:val="00267547"/>
    <w:rsid w:val="002720F2"/>
    <w:rsid w:val="002723E6"/>
    <w:rsid w:val="00273125"/>
    <w:rsid w:val="0027321B"/>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206F"/>
    <w:rsid w:val="00293BFA"/>
    <w:rsid w:val="002949E4"/>
    <w:rsid w:val="00294CFF"/>
    <w:rsid w:val="00295C19"/>
    <w:rsid w:val="00296851"/>
    <w:rsid w:val="002A021E"/>
    <w:rsid w:val="002A2EA2"/>
    <w:rsid w:val="002A5598"/>
    <w:rsid w:val="002A5854"/>
    <w:rsid w:val="002A65D2"/>
    <w:rsid w:val="002A6CCD"/>
    <w:rsid w:val="002A71F7"/>
    <w:rsid w:val="002A734B"/>
    <w:rsid w:val="002B07A2"/>
    <w:rsid w:val="002B18A3"/>
    <w:rsid w:val="002B1E8F"/>
    <w:rsid w:val="002B203E"/>
    <w:rsid w:val="002B278D"/>
    <w:rsid w:val="002B29B9"/>
    <w:rsid w:val="002B481A"/>
    <w:rsid w:val="002B4AF3"/>
    <w:rsid w:val="002B5B61"/>
    <w:rsid w:val="002C0611"/>
    <w:rsid w:val="002C1F0B"/>
    <w:rsid w:val="002C1FEE"/>
    <w:rsid w:val="002C4337"/>
    <w:rsid w:val="002C4A71"/>
    <w:rsid w:val="002C583E"/>
    <w:rsid w:val="002C5CCD"/>
    <w:rsid w:val="002D0435"/>
    <w:rsid w:val="002D251C"/>
    <w:rsid w:val="002D2A8E"/>
    <w:rsid w:val="002D356D"/>
    <w:rsid w:val="002D5937"/>
    <w:rsid w:val="002D6BEA"/>
    <w:rsid w:val="002D7467"/>
    <w:rsid w:val="002D7B49"/>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273F8"/>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479B"/>
    <w:rsid w:val="00354C61"/>
    <w:rsid w:val="003575E6"/>
    <w:rsid w:val="00360B5B"/>
    <w:rsid w:val="00361AF5"/>
    <w:rsid w:val="00362730"/>
    <w:rsid w:val="00363538"/>
    <w:rsid w:val="00363FF1"/>
    <w:rsid w:val="00364C5B"/>
    <w:rsid w:val="00364EEC"/>
    <w:rsid w:val="00366401"/>
    <w:rsid w:val="00366C76"/>
    <w:rsid w:val="00367581"/>
    <w:rsid w:val="00367E91"/>
    <w:rsid w:val="003726C8"/>
    <w:rsid w:val="0037318E"/>
    <w:rsid w:val="0037351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B0334"/>
    <w:rsid w:val="003B0828"/>
    <w:rsid w:val="003B0DD3"/>
    <w:rsid w:val="003B1B95"/>
    <w:rsid w:val="003B27A9"/>
    <w:rsid w:val="003B5402"/>
    <w:rsid w:val="003B700F"/>
    <w:rsid w:val="003B72C0"/>
    <w:rsid w:val="003C033A"/>
    <w:rsid w:val="003C1CE9"/>
    <w:rsid w:val="003C1E50"/>
    <w:rsid w:val="003C3EB0"/>
    <w:rsid w:val="003C4501"/>
    <w:rsid w:val="003C47C1"/>
    <w:rsid w:val="003C4882"/>
    <w:rsid w:val="003C49F6"/>
    <w:rsid w:val="003C58E1"/>
    <w:rsid w:val="003C5C5C"/>
    <w:rsid w:val="003C6A5B"/>
    <w:rsid w:val="003D193D"/>
    <w:rsid w:val="003D1B12"/>
    <w:rsid w:val="003D4C20"/>
    <w:rsid w:val="003D5B1D"/>
    <w:rsid w:val="003D6BA2"/>
    <w:rsid w:val="003D7550"/>
    <w:rsid w:val="003E24BD"/>
    <w:rsid w:val="003E310F"/>
    <w:rsid w:val="003E3157"/>
    <w:rsid w:val="003E4CC8"/>
    <w:rsid w:val="003E4FD9"/>
    <w:rsid w:val="003E5FD1"/>
    <w:rsid w:val="003F028B"/>
    <w:rsid w:val="003F0F9A"/>
    <w:rsid w:val="003F158C"/>
    <w:rsid w:val="003F1846"/>
    <w:rsid w:val="003F18E8"/>
    <w:rsid w:val="003F5EF7"/>
    <w:rsid w:val="003F6443"/>
    <w:rsid w:val="004000AD"/>
    <w:rsid w:val="004005C4"/>
    <w:rsid w:val="0040269F"/>
    <w:rsid w:val="0040482A"/>
    <w:rsid w:val="00406568"/>
    <w:rsid w:val="004067DF"/>
    <w:rsid w:val="00407F44"/>
    <w:rsid w:val="0041059C"/>
    <w:rsid w:val="00410641"/>
    <w:rsid w:val="00411D3A"/>
    <w:rsid w:val="004127F8"/>
    <w:rsid w:val="00412FB9"/>
    <w:rsid w:val="004134EF"/>
    <w:rsid w:val="00415609"/>
    <w:rsid w:val="00415A81"/>
    <w:rsid w:val="00415B2E"/>
    <w:rsid w:val="00415EDF"/>
    <w:rsid w:val="00416263"/>
    <w:rsid w:val="00416BA2"/>
    <w:rsid w:val="00417E97"/>
    <w:rsid w:val="004218A4"/>
    <w:rsid w:val="004239A0"/>
    <w:rsid w:val="00423B29"/>
    <w:rsid w:val="004244B1"/>
    <w:rsid w:val="00424B13"/>
    <w:rsid w:val="00425993"/>
    <w:rsid w:val="0042622C"/>
    <w:rsid w:val="004269C7"/>
    <w:rsid w:val="00426C16"/>
    <w:rsid w:val="00427676"/>
    <w:rsid w:val="00430EE5"/>
    <w:rsid w:val="00431D08"/>
    <w:rsid w:val="00432B34"/>
    <w:rsid w:val="004332F1"/>
    <w:rsid w:val="00433732"/>
    <w:rsid w:val="004338CD"/>
    <w:rsid w:val="00434C44"/>
    <w:rsid w:val="00434C6A"/>
    <w:rsid w:val="0043609C"/>
    <w:rsid w:val="00436B20"/>
    <w:rsid w:val="00436C56"/>
    <w:rsid w:val="00437566"/>
    <w:rsid w:val="004411C1"/>
    <w:rsid w:val="00441DB4"/>
    <w:rsid w:val="00443BD9"/>
    <w:rsid w:val="004441B8"/>
    <w:rsid w:val="00444468"/>
    <w:rsid w:val="00446009"/>
    <w:rsid w:val="00446D40"/>
    <w:rsid w:val="00447785"/>
    <w:rsid w:val="00447FA4"/>
    <w:rsid w:val="00450775"/>
    <w:rsid w:val="0045109B"/>
    <w:rsid w:val="0045123A"/>
    <w:rsid w:val="00452135"/>
    <w:rsid w:val="00452942"/>
    <w:rsid w:val="004537F5"/>
    <w:rsid w:val="00453A9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759F6"/>
    <w:rsid w:val="00476E89"/>
    <w:rsid w:val="00480376"/>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4C6F"/>
    <w:rsid w:val="004A549C"/>
    <w:rsid w:val="004A6CB0"/>
    <w:rsid w:val="004A712D"/>
    <w:rsid w:val="004A749A"/>
    <w:rsid w:val="004A7F14"/>
    <w:rsid w:val="004B30DC"/>
    <w:rsid w:val="004B3365"/>
    <w:rsid w:val="004B4249"/>
    <w:rsid w:val="004B5794"/>
    <w:rsid w:val="004B6AB4"/>
    <w:rsid w:val="004B75F2"/>
    <w:rsid w:val="004C0F2D"/>
    <w:rsid w:val="004C274F"/>
    <w:rsid w:val="004C389D"/>
    <w:rsid w:val="004C4E0A"/>
    <w:rsid w:val="004C63B4"/>
    <w:rsid w:val="004C74C7"/>
    <w:rsid w:val="004D0180"/>
    <w:rsid w:val="004D0596"/>
    <w:rsid w:val="004D0637"/>
    <w:rsid w:val="004D0D78"/>
    <w:rsid w:val="004D1F80"/>
    <w:rsid w:val="004D32D9"/>
    <w:rsid w:val="004D3C82"/>
    <w:rsid w:val="004D4315"/>
    <w:rsid w:val="004D4D6C"/>
    <w:rsid w:val="004D511E"/>
    <w:rsid w:val="004D51B2"/>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F0CA1"/>
    <w:rsid w:val="004F15A0"/>
    <w:rsid w:val="004F18D7"/>
    <w:rsid w:val="004F4595"/>
    <w:rsid w:val="004F5092"/>
    <w:rsid w:val="004F6423"/>
    <w:rsid w:val="004F6CD9"/>
    <w:rsid w:val="005001E0"/>
    <w:rsid w:val="00501B2B"/>
    <w:rsid w:val="00502DEA"/>
    <w:rsid w:val="00504178"/>
    <w:rsid w:val="0050461E"/>
    <w:rsid w:val="00504E33"/>
    <w:rsid w:val="005057AD"/>
    <w:rsid w:val="005106C0"/>
    <w:rsid w:val="00512129"/>
    <w:rsid w:val="005124A8"/>
    <w:rsid w:val="00512E43"/>
    <w:rsid w:val="005136D0"/>
    <w:rsid w:val="00514646"/>
    <w:rsid w:val="00515815"/>
    <w:rsid w:val="0051753A"/>
    <w:rsid w:val="00521970"/>
    <w:rsid w:val="00522300"/>
    <w:rsid w:val="005236DD"/>
    <w:rsid w:val="00523B0F"/>
    <w:rsid w:val="0052445C"/>
    <w:rsid w:val="00524517"/>
    <w:rsid w:val="0052461F"/>
    <w:rsid w:val="005265DB"/>
    <w:rsid w:val="005309A1"/>
    <w:rsid w:val="005315A1"/>
    <w:rsid w:val="00531CAE"/>
    <w:rsid w:val="005321B1"/>
    <w:rsid w:val="005325E3"/>
    <w:rsid w:val="00533198"/>
    <w:rsid w:val="00533692"/>
    <w:rsid w:val="0053523E"/>
    <w:rsid w:val="00541922"/>
    <w:rsid w:val="005420FD"/>
    <w:rsid w:val="00542944"/>
    <w:rsid w:val="005429E7"/>
    <w:rsid w:val="00542A77"/>
    <w:rsid w:val="005524EC"/>
    <w:rsid w:val="00552A0A"/>
    <w:rsid w:val="00553066"/>
    <w:rsid w:val="005536E6"/>
    <w:rsid w:val="00553E9F"/>
    <w:rsid w:val="00554ABC"/>
    <w:rsid w:val="00555FF1"/>
    <w:rsid w:val="005565BE"/>
    <w:rsid w:val="005566AD"/>
    <w:rsid w:val="00557740"/>
    <w:rsid w:val="0056038D"/>
    <w:rsid w:val="005616D3"/>
    <w:rsid w:val="00561A29"/>
    <w:rsid w:val="005620FF"/>
    <w:rsid w:val="005646BE"/>
    <w:rsid w:val="00564BB9"/>
    <w:rsid w:val="005658C5"/>
    <w:rsid w:val="005663F9"/>
    <w:rsid w:val="00566409"/>
    <w:rsid w:val="00567539"/>
    <w:rsid w:val="00570538"/>
    <w:rsid w:val="0057067F"/>
    <w:rsid w:val="005709BD"/>
    <w:rsid w:val="00570BBB"/>
    <w:rsid w:val="0057152A"/>
    <w:rsid w:val="0057225C"/>
    <w:rsid w:val="005731FE"/>
    <w:rsid w:val="00573517"/>
    <w:rsid w:val="0057448D"/>
    <w:rsid w:val="00574643"/>
    <w:rsid w:val="00575AAC"/>
    <w:rsid w:val="005762E4"/>
    <w:rsid w:val="005817FE"/>
    <w:rsid w:val="00582C32"/>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846"/>
    <w:rsid w:val="005A7FD3"/>
    <w:rsid w:val="005B4924"/>
    <w:rsid w:val="005B5495"/>
    <w:rsid w:val="005B5CCA"/>
    <w:rsid w:val="005B6044"/>
    <w:rsid w:val="005B67B5"/>
    <w:rsid w:val="005B7811"/>
    <w:rsid w:val="005B7A97"/>
    <w:rsid w:val="005C0E23"/>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4BC5"/>
    <w:rsid w:val="00656160"/>
    <w:rsid w:val="0065621E"/>
    <w:rsid w:val="006608EB"/>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59DE"/>
    <w:rsid w:val="00675AFF"/>
    <w:rsid w:val="006767BF"/>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A0F34"/>
    <w:rsid w:val="006A23A2"/>
    <w:rsid w:val="006A3459"/>
    <w:rsid w:val="006A3C43"/>
    <w:rsid w:val="006A4841"/>
    <w:rsid w:val="006A4A10"/>
    <w:rsid w:val="006A4D13"/>
    <w:rsid w:val="006A4D6A"/>
    <w:rsid w:val="006B03EA"/>
    <w:rsid w:val="006B1F49"/>
    <w:rsid w:val="006B3237"/>
    <w:rsid w:val="006B363C"/>
    <w:rsid w:val="006B3EC4"/>
    <w:rsid w:val="006B4688"/>
    <w:rsid w:val="006B4BDE"/>
    <w:rsid w:val="006B5874"/>
    <w:rsid w:val="006B5A3B"/>
    <w:rsid w:val="006B660A"/>
    <w:rsid w:val="006B6A59"/>
    <w:rsid w:val="006B6BA3"/>
    <w:rsid w:val="006B6CD3"/>
    <w:rsid w:val="006B7365"/>
    <w:rsid w:val="006C0AC8"/>
    <w:rsid w:val="006C11D3"/>
    <w:rsid w:val="006C12E2"/>
    <w:rsid w:val="006C14A7"/>
    <w:rsid w:val="006C1AF3"/>
    <w:rsid w:val="006C33AC"/>
    <w:rsid w:val="006C353B"/>
    <w:rsid w:val="006C38BB"/>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6D9"/>
    <w:rsid w:val="006E288D"/>
    <w:rsid w:val="006E2FFB"/>
    <w:rsid w:val="006E36D8"/>
    <w:rsid w:val="006E6B94"/>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51E2"/>
    <w:rsid w:val="007108A4"/>
    <w:rsid w:val="00712070"/>
    <w:rsid w:val="00712986"/>
    <w:rsid w:val="00713027"/>
    <w:rsid w:val="00713C9A"/>
    <w:rsid w:val="00714A22"/>
    <w:rsid w:val="007153DA"/>
    <w:rsid w:val="00715A65"/>
    <w:rsid w:val="00715E1D"/>
    <w:rsid w:val="007178E8"/>
    <w:rsid w:val="0072011F"/>
    <w:rsid w:val="00722094"/>
    <w:rsid w:val="007220EB"/>
    <w:rsid w:val="00723861"/>
    <w:rsid w:val="007241F5"/>
    <w:rsid w:val="00724EBB"/>
    <w:rsid w:val="00724EE1"/>
    <w:rsid w:val="007254A0"/>
    <w:rsid w:val="00731A81"/>
    <w:rsid w:val="00733526"/>
    <w:rsid w:val="00734BD9"/>
    <w:rsid w:val="00736E98"/>
    <w:rsid w:val="00740C75"/>
    <w:rsid w:val="00740EFE"/>
    <w:rsid w:val="00741107"/>
    <w:rsid w:val="0074405E"/>
    <w:rsid w:val="00744F86"/>
    <w:rsid w:val="00747CFE"/>
    <w:rsid w:val="0075088B"/>
    <w:rsid w:val="00751D7C"/>
    <w:rsid w:val="00752FFD"/>
    <w:rsid w:val="00753D8D"/>
    <w:rsid w:val="00755A0D"/>
    <w:rsid w:val="00756C3D"/>
    <w:rsid w:val="007606CE"/>
    <w:rsid w:val="007608B5"/>
    <w:rsid w:val="00762CF4"/>
    <w:rsid w:val="00762D29"/>
    <w:rsid w:val="00765DFF"/>
    <w:rsid w:val="0076614C"/>
    <w:rsid w:val="00767ECA"/>
    <w:rsid w:val="007703CA"/>
    <w:rsid w:val="00771238"/>
    <w:rsid w:val="00771D03"/>
    <w:rsid w:val="00772D29"/>
    <w:rsid w:val="00774695"/>
    <w:rsid w:val="00774F6D"/>
    <w:rsid w:val="00775162"/>
    <w:rsid w:val="0077620F"/>
    <w:rsid w:val="00776F1D"/>
    <w:rsid w:val="00777B08"/>
    <w:rsid w:val="00780498"/>
    <w:rsid w:val="00781310"/>
    <w:rsid w:val="00781778"/>
    <w:rsid w:val="00787110"/>
    <w:rsid w:val="0078752B"/>
    <w:rsid w:val="007875F8"/>
    <w:rsid w:val="00787A6E"/>
    <w:rsid w:val="00790A11"/>
    <w:rsid w:val="00790E9D"/>
    <w:rsid w:val="007917B1"/>
    <w:rsid w:val="007936F7"/>
    <w:rsid w:val="00795C29"/>
    <w:rsid w:val="007A1107"/>
    <w:rsid w:val="007A1DD5"/>
    <w:rsid w:val="007A2F56"/>
    <w:rsid w:val="007A45CB"/>
    <w:rsid w:val="007A46C3"/>
    <w:rsid w:val="007A4DF4"/>
    <w:rsid w:val="007A50E6"/>
    <w:rsid w:val="007A5126"/>
    <w:rsid w:val="007A6DB2"/>
    <w:rsid w:val="007B0AA8"/>
    <w:rsid w:val="007B2F7A"/>
    <w:rsid w:val="007B3B5A"/>
    <w:rsid w:val="007B43EC"/>
    <w:rsid w:val="007B4ACB"/>
    <w:rsid w:val="007B6131"/>
    <w:rsid w:val="007B6A68"/>
    <w:rsid w:val="007B778D"/>
    <w:rsid w:val="007C1A43"/>
    <w:rsid w:val="007C1A59"/>
    <w:rsid w:val="007C40B3"/>
    <w:rsid w:val="007C49D2"/>
    <w:rsid w:val="007C5F63"/>
    <w:rsid w:val="007C6449"/>
    <w:rsid w:val="007C6911"/>
    <w:rsid w:val="007C7831"/>
    <w:rsid w:val="007C7CDB"/>
    <w:rsid w:val="007D0609"/>
    <w:rsid w:val="007D2BB2"/>
    <w:rsid w:val="007D635B"/>
    <w:rsid w:val="007D6B39"/>
    <w:rsid w:val="007D6FB3"/>
    <w:rsid w:val="007D7554"/>
    <w:rsid w:val="007D76FA"/>
    <w:rsid w:val="007E0D19"/>
    <w:rsid w:val="007E10AA"/>
    <w:rsid w:val="007E142D"/>
    <w:rsid w:val="007E153D"/>
    <w:rsid w:val="007E1B0E"/>
    <w:rsid w:val="007E2C29"/>
    <w:rsid w:val="007E4A1B"/>
    <w:rsid w:val="007E4F8C"/>
    <w:rsid w:val="007E55EC"/>
    <w:rsid w:val="007E7138"/>
    <w:rsid w:val="007E77F1"/>
    <w:rsid w:val="007E7D9C"/>
    <w:rsid w:val="007F0331"/>
    <w:rsid w:val="007F1263"/>
    <w:rsid w:val="007F2224"/>
    <w:rsid w:val="007F5461"/>
    <w:rsid w:val="007F6A60"/>
    <w:rsid w:val="007F73E8"/>
    <w:rsid w:val="007F7BF6"/>
    <w:rsid w:val="008044F6"/>
    <w:rsid w:val="00804A41"/>
    <w:rsid w:val="008066DA"/>
    <w:rsid w:val="00810D12"/>
    <w:rsid w:val="00812823"/>
    <w:rsid w:val="00812947"/>
    <w:rsid w:val="00813038"/>
    <w:rsid w:val="0081360D"/>
    <w:rsid w:val="00816B2B"/>
    <w:rsid w:val="008207A4"/>
    <w:rsid w:val="00821012"/>
    <w:rsid w:val="0082134E"/>
    <w:rsid w:val="0082218A"/>
    <w:rsid w:val="00822352"/>
    <w:rsid w:val="008230A3"/>
    <w:rsid w:val="00823C2D"/>
    <w:rsid w:val="00824FCE"/>
    <w:rsid w:val="0082675D"/>
    <w:rsid w:val="008274F7"/>
    <w:rsid w:val="0083033D"/>
    <w:rsid w:val="00830EC3"/>
    <w:rsid w:val="00832DEB"/>
    <w:rsid w:val="00833496"/>
    <w:rsid w:val="00833B58"/>
    <w:rsid w:val="0083493A"/>
    <w:rsid w:val="00834999"/>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BB"/>
    <w:rsid w:val="00862E9C"/>
    <w:rsid w:val="00862F22"/>
    <w:rsid w:val="00863BD1"/>
    <w:rsid w:val="0086409C"/>
    <w:rsid w:val="00864928"/>
    <w:rsid w:val="00864933"/>
    <w:rsid w:val="00865525"/>
    <w:rsid w:val="00870688"/>
    <w:rsid w:val="008720B1"/>
    <w:rsid w:val="00872359"/>
    <w:rsid w:val="008724D8"/>
    <w:rsid w:val="008737A3"/>
    <w:rsid w:val="00874405"/>
    <w:rsid w:val="00875DCC"/>
    <w:rsid w:val="00876432"/>
    <w:rsid w:val="00877A66"/>
    <w:rsid w:val="00877CFB"/>
    <w:rsid w:val="00880B88"/>
    <w:rsid w:val="00882058"/>
    <w:rsid w:val="008833E2"/>
    <w:rsid w:val="00883FD9"/>
    <w:rsid w:val="0088545D"/>
    <w:rsid w:val="00886751"/>
    <w:rsid w:val="00887782"/>
    <w:rsid w:val="00887955"/>
    <w:rsid w:val="00891D92"/>
    <w:rsid w:val="00892FF7"/>
    <w:rsid w:val="00893E2E"/>
    <w:rsid w:val="00895BF6"/>
    <w:rsid w:val="00896930"/>
    <w:rsid w:val="008A0B07"/>
    <w:rsid w:val="008A0F08"/>
    <w:rsid w:val="008A2AE5"/>
    <w:rsid w:val="008A3561"/>
    <w:rsid w:val="008A5903"/>
    <w:rsid w:val="008A670E"/>
    <w:rsid w:val="008A73E4"/>
    <w:rsid w:val="008B072B"/>
    <w:rsid w:val="008B0A3F"/>
    <w:rsid w:val="008B0F1F"/>
    <w:rsid w:val="008B15B1"/>
    <w:rsid w:val="008B3FF6"/>
    <w:rsid w:val="008B420F"/>
    <w:rsid w:val="008B45E7"/>
    <w:rsid w:val="008B4CCC"/>
    <w:rsid w:val="008B7A37"/>
    <w:rsid w:val="008C1752"/>
    <w:rsid w:val="008C2DD8"/>
    <w:rsid w:val="008C2E2D"/>
    <w:rsid w:val="008C4F4E"/>
    <w:rsid w:val="008C607D"/>
    <w:rsid w:val="008C7E62"/>
    <w:rsid w:val="008D0C77"/>
    <w:rsid w:val="008D1625"/>
    <w:rsid w:val="008D195A"/>
    <w:rsid w:val="008D1A6C"/>
    <w:rsid w:val="008D285F"/>
    <w:rsid w:val="008D43D7"/>
    <w:rsid w:val="008D4AA2"/>
    <w:rsid w:val="008D56A5"/>
    <w:rsid w:val="008D5D50"/>
    <w:rsid w:val="008D5D7F"/>
    <w:rsid w:val="008D69EC"/>
    <w:rsid w:val="008D6E36"/>
    <w:rsid w:val="008D76DA"/>
    <w:rsid w:val="008D77F6"/>
    <w:rsid w:val="008D7D5B"/>
    <w:rsid w:val="008D7FFD"/>
    <w:rsid w:val="008E0AE9"/>
    <w:rsid w:val="008E12BC"/>
    <w:rsid w:val="008E1AD8"/>
    <w:rsid w:val="008E1B63"/>
    <w:rsid w:val="008E2AEE"/>
    <w:rsid w:val="008E3056"/>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546D"/>
    <w:rsid w:val="008F62D3"/>
    <w:rsid w:val="008F6976"/>
    <w:rsid w:val="00900B76"/>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2381"/>
    <w:rsid w:val="00923552"/>
    <w:rsid w:val="0092477A"/>
    <w:rsid w:val="00924989"/>
    <w:rsid w:val="009302CA"/>
    <w:rsid w:val="00930419"/>
    <w:rsid w:val="009329E9"/>
    <w:rsid w:val="00932ECD"/>
    <w:rsid w:val="00933252"/>
    <w:rsid w:val="009333FB"/>
    <w:rsid w:val="00933C70"/>
    <w:rsid w:val="009346AF"/>
    <w:rsid w:val="009346E9"/>
    <w:rsid w:val="00934D22"/>
    <w:rsid w:val="009366B7"/>
    <w:rsid w:val="0093717C"/>
    <w:rsid w:val="009407AD"/>
    <w:rsid w:val="00940EB1"/>
    <w:rsid w:val="00941E3B"/>
    <w:rsid w:val="009421D5"/>
    <w:rsid w:val="009440E1"/>
    <w:rsid w:val="00944C2A"/>
    <w:rsid w:val="00947309"/>
    <w:rsid w:val="00947929"/>
    <w:rsid w:val="00951E9B"/>
    <w:rsid w:val="0095469A"/>
    <w:rsid w:val="00954DAD"/>
    <w:rsid w:val="00954E99"/>
    <w:rsid w:val="00954EF4"/>
    <w:rsid w:val="009555F5"/>
    <w:rsid w:val="00957315"/>
    <w:rsid w:val="00957D26"/>
    <w:rsid w:val="009615F7"/>
    <w:rsid w:val="00961A97"/>
    <w:rsid w:val="00962597"/>
    <w:rsid w:val="009631C1"/>
    <w:rsid w:val="00964497"/>
    <w:rsid w:val="00964B6A"/>
    <w:rsid w:val="00967735"/>
    <w:rsid w:val="0096780D"/>
    <w:rsid w:val="00967CC3"/>
    <w:rsid w:val="00971122"/>
    <w:rsid w:val="00974299"/>
    <w:rsid w:val="00974382"/>
    <w:rsid w:val="00974900"/>
    <w:rsid w:val="009758C2"/>
    <w:rsid w:val="009779B5"/>
    <w:rsid w:val="00980C96"/>
    <w:rsid w:val="0098118A"/>
    <w:rsid w:val="0098192B"/>
    <w:rsid w:val="00982100"/>
    <w:rsid w:val="00982F91"/>
    <w:rsid w:val="009901E8"/>
    <w:rsid w:val="00990C39"/>
    <w:rsid w:val="00991B7C"/>
    <w:rsid w:val="00992298"/>
    <w:rsid w:val="00992E23"/>
    <w:rsid w:val="0099376B"/>
    <w:rsid w:val="00995512"/>
    <w:rsid w:val="0099691C"/>
    <w:rsid w:val="00997D01"/>
    <w:rsid w:val="009A0BB9"/>
    <w:rsid w:val="009A0FEA"/>
    <w:rsid w:val="009A13FB"/>
    <w:rsid w:val="009A1F43"/>
    <w:rsid w:val="009A2B5F"/>
    <w:rsid w:val="009A524C"/>
    <w:rsid w:val="009A5329"/>
    <w:rsid w:val="009A54AF"/>
    <w:rsid w:val="009A578C"/>
    <w:rsid w:val="009A643A"/>
    <w:rsid w:val="009A7016"/>
    <w:rsid w:val="009A782F"/>
    <w:rsid w:val="009B0964"/>
    <w:rsid w:val="009B0A2D"/>
    <w:rsid w:val="009B0C72"/>
    <w:rsid w:val="009B159D"/>
    <w:rsid w:val="009B35FC"/>
    <w:rsid w:val="009B4BB8"/>
    <w:rsid w:val="009B4CE2"/>
    <w:rsid w:val="009B5675"/>
    <w:rsid w:val="009B59BC"/>
    <w:rsid w:val="009B6BA7"/>
    <w:rsid w:val="009B6CCD"/>
    <w:rsid w:val="009B6ECB"/>
    <w:rsid w:val="009B7EF8"/>
    <w:rsid w:val="009C12E8"/>
    <w:rsid w:val="009C1ED4"/>
    <w:rsid w:val="009C3637"/>
    <w:rsid w:val="009C38C2"/>
    <w:rsid w:val="009C4AC8"/>
    <w:rsid w:val="009C5583"/>
    <w:rsid w:val="009C6349"/>
    <w:rsid w:val="009C69EB"/>
    <w:rsid w:val="009C6A3F"/>
    <w:rsid w:val="009D228C"/>
    <w:rsid w:val="009D2355"/>
    <w:rsid w:val="009D2507"/>
    <w:rsid w:val="009D388A"/>
    <w:rsid w:val="009D4711"/>
    <w:rsid w:val="009D5748"/>
    <w:rsid w:val="009D58B4"/>
    <w:rsid w:val="009D5BDB"/>
    <w:rsid w:val="009D6879"/>
    <w:rsid w:val="009E26C8"/>
    <w:rsid w:val="009E2AAC"/>
    <w:rsid w:val="009E3E5E"/>
    <w:rsid w:val="009F1146"/>
    <w:rsid w:val="009F14F0"/>
    <w:rsid w:val="009F17A1"/>
    <w:rsid w:val="009F36FE"/>
    <w:rsid w:val="009F4277"/>
    <w:rsid w:val="009F4EC1"/>
    <w:rsid w:val="009F7238"/>
    <w:rsid w:val="009F7F02"/>
    <w:rsid w:val="00A00CBD"/>
    <w:rsid w:val="00A012C4"/>
    <w:rsid w:val="00A01EE8"/>
    <w:rsid w:val="00A01F65"/>
    <w:rsid w:val="00A02264"/>
    <w:rsid w:val="00A0259C"/>
    <w:rsid w:val="00A027DF"/>
    <w:rsid w:val="00A03534"/>
    <w:rsid w:val="00A03584"/>
    <w:rsid w:val="00A036C6"/>
    <w:rsid w:val="00A074B5"/>
    <w:rsid w:val="00A07821"/>
    <w:rsid w:val="00A07A5C"/>
    <w:rsid w:val="00A07E31"/>
    <w:rsid w:val="00A10509"/>
    <w:rsid w:val="00A11CCC"/>
    <w:rsid w:val="00A131F6"/>
    <w:rsid w:val="00A13F2C"/>
    <w:rsid w:val="00A14687"/>
    <w:rsid w:val="00A14781"/>
    <w:rsid w:val="00A162CA"/>
    <w:rsid w:val="00A16708"/>
    <w:rsid w:val="00A2367B"/>
    <w:rsid w:val="00A237DC"/>
    <w:rsid w:val="00A24AF0"/>
    <w:rsid w:val="00A24DA9"/>
    <w:rsid w:val="00A25DB2"/>
    <w:rsid w:val="00A3017F"/>
    <w:rsid w:val="00A301F6"/>
    <w:rsid w:val="00A3277D"/>
    <w:rsid w:val="00A32A10"/>
    <w:rsid w:val="00A33B0A"/>
    <w:rsid w:val="00A34F1D"/>
    <w:rsid w:val="00A35735"/>
    <w:rsid w:val="00A36392"/>
    <w:rsid w:val="00A3649E"/>
    <w:rsid w:val="00A37240"/>
    <w:rsid w:val="00A37962"/>
    <w:rsid w:val="00A37E54"/>
    <w:rsid w:val="00A40251"/>
    <w:rsid w:val="00A41332"/>
    <w:rsid w:val="00A41E07"/>
    <w:rsid w:val="00A42309"/>
    <w:rsid w:val="00A42736"/>
    <w:rsid w:val="00A42CDB"/>
    <w:rsid w:val="00A4310C"/>
    <w:rsid w:val="00A4650F"/>
    <w:rsid w:val="00A46551"/>
    <w:rsid w:val="00A51002"/>
    <w:rsid w:val="00A513DA"/>
    <w:rsid w:val="00A51FE2"/>
    <w:rsid w:val="00A53ACD"/>
    <w:rsid w:val="00A552BD"/>
    <w:rsid w:val="00A55FB9"/>
    <w:rsid w:val="00A57B8F"/>
    <w:rsid w:val="00A57C5C"/>
    <w:rsid w:val="00A60E03"/>
    <w:rsid w:val="00A6173A"/>
    <w:rsid w:val="00A626DA"/>
    <w:rsid w:val="00A62CA8"/>
    <w:rsid w:val="00A63482"/>
    <w:rsid w:val="00A6400B"/>
    <w:rsid w:val="00A64046"/>
    <w:rsid w:val="00A650B7"/>
    <w:rsid w:val="00A657C9"/>
    <w:rsid w:val="00A67488"/>
    <w:rsid w:val="00A701D1"/>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4F9"/>
    <w:rsid w:val="00A83C90"/>
    <w:rsid w:val="00A867DB"/>
    <w:rsid w:val="00A90F6E"/>
    <w:rsid w:val="00A91F9F"/>
    <w:rsid w:val="00A92AF6"/>
    <w:rsid w:val="00A92BC6"/>
    <w:rsid w:val="00A938D0"/>
    <w:rsid w:val="00A9391F"/>
    <w:rsid w:val="00A94939"/>
    <w:rsid w:val="00A9503A"/>
    <w:rsid w:val="00A971C1"/>
    <w:rsid w:val="00AA03FA"/>
    <w:rsid w:val="00AA477E"/>
    <w:rsid w:val="00AA4B70"/>
    <w:rsid w:val="00AA4C34"/>
    <w:rsid w:val="00AA5CD3"/>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6104"/>
    <w:rsid w:val="00AC64AD"/>
    <w:rsid w:val="00AC6871"/>
    <w:rsid w:val="00AC751D"/>
    <w:rsid w:val="00AD0AB3"/>
    <w:rsid w:val="00AD26A2"/>
    <w:rsid w:val="00AD2F8B"/>
    <w:rsid w:val="00AD32E4"/>
    <w:rsid w:val="00AD3C85"/>
    <w:rsid w:val="00AD3FCB"/>
    <w:rsid w:val="00AD696D"/>
    <w:rsid w:val="00AE1760"/>
    <w:rsid w:val="00AE1971"/>
    <w:rsid w:val="00AE1E4B"/>
    <w:rsid w:val="00AE2AF5"/>
    <w:rsid w:val="00AE53C5"/>
    <w:rsid w:val="00AE58A3"/>
    <w:rsid w:val="00AE7DDF"/>
    <w:rsid w:val="00AF0A99"/>
    <w:rsid w:val="00AF0B74"/>
    <w:rsid w:val="00AF1266"/>
    <w:rsid w:val="00AF20EE"/>
    <w:rsid w:val="00AF3563"/>
    <w:rsid w:val="00AF37E4"/>
    <w:rsid w:val="00AF3F91"/>
    <w:rsid w:val="00AF50A9"/>
    <w:rsid w:val="00AF606F"/>
    <w:rsid w:val="00AF7289"/>
    <w:rsid w:val="00B01EC3"/>
    <w:rsid w:val="00B0215E"/>
    <w:rsid w:val="00B02CE6"/>
    <w:rsid w:val="00B02E70"/>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25F1"/>
    <w:rsid w:val="00B23979"/>
    <w:rsid w:val="00B25006"/>
    <w:rsid w:val="00B253EA"/>
    <w:rsid w:val="00B26631"/>
    <w:rsid w:val="00B269B1"/>
    <w:rsid w:val="00B269DD"/>
    <w:rsid w:val="00B3047B"/>
    <w:rsid w:val="00B3238C"/>
    <w:rsid w:val="00B3243F"/>
    <w:rsid w:val="00B330E0"/>
    <w:rsid w:val="00B377D9"/>
    <w:rsid w:val="00B37D24"/>
    <w:rsid w:val="00B37F82"/>
    <w:rsid w:val="00B40271"/>
    <w:rsid w:val="00B43426"/>
    <w:rsid w:val="00B43826"/>
    <w:rsid w:val="00B44EC0"/>
    <w:rsid w:val="00B451CA"/>
    <w:rsid w:val="00B46289"/>
    <w:rsid w:val="00B46487"/>
    <w:rsid w:val="00B469B5"/>
    <w:rsid w:val="00B47019"/>
    <w:rsid w:val="00B47E52"/>
    <w:rsid w:val="00B50472"/>
    <w:rsid w:val="00B51BA2"/>
    <w:rsid w:val="00B51C2B"/>
    <w:rsid w:val="00B51FC5"/>
    <w:rsid w:val="00B52296"/>
    <w:rsid w:val="00B529D2"/>
    <w:rsid w:val="00B55691"/>
    <w:rsid w:val="00B5611D"/>
    <w:rsid w:val="00B601D7"/>
    <w:rsid w:val="00B64901"/>
    <w:rsid w:val="00B65472"/>
    <w:rsid w:val="00B65B68"/>
    <w:rsid w:val="00B707CA"/>
    <w:rsid w:val="00B72560"/>
    <w:rsid w:val="00B7614A"/>
    <w:rsid w:val="00B76468"/>
    <w:rsid w:val="00B76C9F"/>
    <w:rsid w:val="00B76F53"/>
    <w:rsid w:val="00B77CF3"/>
    <w:rsid w:val="00B80214"/>
    <w:rsid w:val="00B80868"/>
    <w:rsid w:val="00B86304"/>
    <w:rsid w:val="00B8691B"/>
    <w:rsid w:val="00B90380"/>
    <w:rsid w:val="00B920C2"/>
    <w:rsid w:val="00B929EF"/>
    <w:rsid w:val="00B93637"/>
    <w:rsid w:val="00B9363B"/>
    <w:rsid w:val="00B94462"/>
    <w:rsid w:val="00B955A3"/>
    <w:rsid w:val="00B95F5F"/>
    <w:rsid w:val="00B95FB3"/>
    <w:rsid w:val="00B96570"/>
    <w:rsid w:val="00B96E2F"/>
    <w:rsid w:val="00BA0104"/>
    <w:rsid w:val="00BA042D"/>
    <w:rsid w:val="00BA0A0A"/>
    <w:rsid w:val="00BA0D7E"/>
    <w:rsid w:val="00BA16D8"/>
    <w:rsid w:val="00BA2A92"/>
    <w:rsid w:val="00BA2FCD"/>
    <w:rsid w:val="00BA5BB8"/>
    <w:rsid w:val="00BB1A2C"/>
    <w:rsid w:val="00BB1C5D"/>
    <w:rsid w:val="00BB2164"/>
    <w:rsid w:val="00BB3B24"/>
    <w:rsid w:val="00BB3DEE"/>
    <w:rsid w:val="00BB49E7"/>
    <w:rsid w:val="00BB4DD7"/>
    <w:rsid w:val="00BB5C94"/>
    <w:rsid w:val="00BB6CB5"/>
    <w:rsid w:val="00BC054C"/>
    <w:rsid w:val="00BC2992"/>
    <w:rsid w:val="00BC29F3"/>
    <w:rsid w:val="00BC3E4A"/>
    <w:rsid w:val="00BC453D"/>
    <w:rsid w:val="00BC4A4C"/>
    <w:rsid w:val="00BC5825"/>
    <w:rsid w:val="00BC5846"/>
    <w:rsid w:val="00BC6DD1"/>
    <w:rsid w:val="00BC6EB3"/>
    <w:rsid w:val="00BC7DE7"/>
    <w:rsid w:val="00BD4513"/>
    <w:rsid w:val="00BD61DF"/>
    <w:rsid w:val="00BD6AF6"/>
    <w:rsid w:val="00BD7445"/>
    <w:rsid w:val="00BE0B34"/>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5917"/>
    <w:rsid w:val="00C06287"/>
    <w:rsid w:val="00C06664"/>
    <w:rsid w:val="00C06839"/>
    <w:rsid w:val="00C102E1"/>
    <w:rsid w:val="00C11D86"/>
    <w:rsid w:val="00C125C8"/>
    <w:rsid w:val="00C12F0E"/>
    <w:rsid w:val="00C14CC3"/>
    <w:rsid w:val="00C15105"/>
    <w:rsid w:val="00C1627E"/>
    <w:rsid w:val="00C16C62"/>
    <w:rsid w:val="00C1777B"/>
    <w:rsid w:val="00C17AC7"/>
    <w:rsid w:val="00C17C4D"/>
    <w:rsid w:val="00C22EB0"/>
    <w:rsid w:val="00C241F2"/>
    <w:rsid w:val="00C24CDF"/>
    <w:rsid w:val="00C24F8D"/>
    <w:rsid w:val="00C2664E"/>
    <w:rsid w:val="00C30253"/>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1BD"/>
    <w:rsid w:val="00C466D7"/>
    <w:rsid w:val="00C46C37"/>
    <w:rsid w:val="00C473ED"/>
    <w:rsid w:val="00C50693"/>
    <w:rsid w:val="00C5197A"/>
    <w:rsid w:val="00C53BED"/>
    <w:rsid w:val="00C547D9"/>
    <w:rsid w:val="00C56B4B"/>
    <w:rsid w:val="00C57E0C"/>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1C61"/>
    <w:rsid w:val="00C83D6D"/>
    <w:rsid w:val="00C84529"/>
    <w:rsid w:val="00C84D12"/>
    <w:rsid w:val="00C860E3"/>
    <w:rsid w:val="00C87BB6"/>
    <w:rsid w:val="00C87BF6"/>
    <w:rsid w:val="00C9002F"/>
    <w:rsid w:val="00C90F87"/>
    <w:rsid w:val="00C91CCA"/>
    <w:rsid w:val="00C93086"/>
    <w:rsid w:val="00C95756"/>
    <w:rsid w:val="00C9676E"/>
    <w:rsid w:val="00C97EAD"/>
    <w:rsid w:val="00CA0D66"/>
    <w:rsid w:val="00CA3048"/>
    <w:rsid w:val="00CA343A"/>
    <w:rsid w:val="00CA3CD8"/>
    <w:rsid w:val="00CA4CF6"/>
    <w:rsid w:val="00CA56F6"/>
    <w:rsid w:val="00CA6757"/>
    <w:rsid w:val="00CA768D"/>
    <w:rsid w:val="00CA7DC2"/>
    <w:rsid w:val="00CB0182"/>
    <w:rsid w:val="00CB0FC5"/>
    <w:rsid w:val="00CB1423"/>
    <w:rsid w:val="00CB1A1B"/>
    <w:rsid w:val="00CB1D48"/>
    <w:rsid w:val="00CB2E45"/>
    <w:rsid w:val="00CB5484"/>
    <w:rsid w:val="00CB5737"/>
    <w:rsid w:val="00CB69D7"/>
    <w:rsid w:val="00CC10D5"/>
    <w:rsid w:val="00CC3793"/>
    <w:rsid w:val="00CC39F7"/>
    <w:rsid w:val="00CC3D39"/>
    <w:rsid w:val="00CC4AFE"/>
    <w:rsid w:val="00CC56EB"/>
    <w:rsid w:val="00CC5832"/>
    <w:rsid w:val="00CC5BB3"/>
    <w:rsid w:val="00CC5D04"/>
    <w:rsid w:val="00CD03D3"/>
    <w:rsid w:val="00CD147A"/>
    <w:rsid w:val="00CD1646"/>
    <w:rsid w:val="00CD2832"/>
    <w:rsid w:val="00CD31DA"/>
    <w:rsid w:val="00CD6644"/>
    <w:rsid w:val="00CE15D0"/>
    <w:rsid w:val="00CE22B5"/>
    <w:rsid w:val="00CE2D27"/>
    <w:rsid w:val="00CE36CE"/>
    <w:rsid w:val="00CE7577"/>
    <w:rsid w:val="00CF0667"/>
    <w:rsid w:val="00CF084E"/>
    <w:rsid w:val="00CF1BEB"/>
    <w:rsid w:val="00CF20AE"/>
    <w:rsid w:val="00CF384B"/>
    <w:rsid w:val="00CF3DCE"/>
    <w:rsid w:val="00CF458F"/>
    <w:rsid w:val="00CF4ECD"/>
    <w:rsid w:val="00CF783F"/>
    <w:rsid w:val="00CF7A4E"/>
    <w:rsid w:val="00D00C98"/>
    <w:rsid w:val="00D02546"/>
    <w:rsid w:val="00D03185"/>
    <w:rsid w:val="00D0385D"/>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19F"/>
    <w:rsid w:val="00D33757"/>
    <w:rsid w:val="00D33CA9"/>
    <w:rsid w:val="00D36FE5"/>
    <w:rsid w:val="00D37146"/>
    <w:rsid w:val="00D376DE"/>
    <w:rsid w:val="00D37E1B"/>
    <w:rsid w:val="00D40D9C"/>
    <w:rsid w:val="00D40E6B"/>
    <w:rsid w:val="00D43386"/>
    <w:rsid w:val="00D4395E"/>
    <w:rsid w:val="00D44690"/>
    <w:rsid w:val="00D4538C"/>
    <w:rsid w:val="00D47B03"/>
    <w:rsid w:val="00D51521"/>
    <w:rsid w:val="00D525FE"/>
    <w:rsid w:val="00D527FD"/>
    <w:rsid w:val="00D553B0"/>
    <w:rsid w:val="00D574C3"/>
    <w:rsid w:val="00D576D6"/>
    <w:rsid w:val="00D606E6"/>
    <w:rsid w:val="00D62EA2"/>
    <w:rsid w:val="00D66273"/>
    <w:rsid w:val="00D666DE"/>
    <w:rsid w:val="00D66B6D"/>
    <w:rsid w:val="00D67534"/>
    <w:rsid w:val="00D7006E"/>
    <w:rsid w:val="00D702B5"/>
    <w:rsid w:val="00D70820"/>
    <w:rsid w:val="00D7104A"/>
    <w:rsid w:val="00D729D4"/>
    <w:rsid w:val="00D73E0F"/>
    <w:rsid w:val="00D749BC"/>
    <w:rsid w:val="00D76B39"/>
    <w:rsid w:val="00D80118"/>
    <w:rsid w:val="00D80F0B"/>
    <w:rsid w:val="00D821E6"/>
    <w:rsid w:val="00D824F5"/>
    <w:rsid w:val="00D82874"/>
    <w:rsid w:val="00D836A6"/>
    <w:rsid w:val="00D864F9"/>
    <w:rsid w:val="00D8668E"/>
    <w:rsid w:val="00D87F4C"/>
    <w:rsid w:val="00D901DA"/>
    <w:rsid w:val="00D9179F"/>
    <w:rsid w:val="00D924A1"/>
    <w:rsid w:val="00D92B60"/>
    <w:rsid w:val="00D93437"/>
    <w:rsid w:val="00D9352F"/>
    <w:rsid w:val="00D94A6B"/>
    <w:rsid w:val="00D97C67"/>
    <w:rsid w:val="00D97CD0"/>
    <w:rsid w:val="00D97D17"/>
    <w:rsid w:val="00DA1DEB"/>
    <w:rsid w:val="00DA32EA"/>
    <w:rsid w:val="00DA4EF3"/>
    <w:rsid w:val="00DA5288"/>
    <w:rsid w:val="00DA5AEB"/>
    <w:rsid w:val="00DA6288"/>
    <w:rsid w:val="00DA709E"/>
    <w:rsid w:val="00DB041C"/>
    <w:rsid w:val="00DB1D6A"/>
    <w:rsid w:val="00DB1E32"/>
    <w:rsid w:val="00DB221E"/>
    <w:rsid w:val="00DB4CB2"/>
    <w:rsid w:val="00DB6387"/>
    <w:rsid w:val="00DB6543"/>
    <w:rsid w:val="00DB66FF"/>
    <w:rsid w:val="00DB7335"/>
    <w:rsid w:val="00DC0976"/>
    <w:rsid w:val="00DC0BB4"/>
    <w:rsid w:val="00DC30B6"/>
    <w:rsid w:val="00DC37A5"/>
    <w:rsid w:val="00DC3CE2"/>
    <w:rsid w:val="00DC47B1"/>
    <w:rsid w:val="00DC56B9"/>
    <w:rsid w:val="00DC6C59"/>
    <w:rsid w:val="00DC7AD3"/>
    <w:rsid w:val="00DD00DE"/>
    <w:rsid w:val="00DD0625"/>
    <w:rsid w:val="00DD2A4A"/>
    <w:rsid w:val="00DD3624"/>
    <w:rsid w:val="00DD3CAB"/>
    <w:rsid w:val="00DD4AF6"/>
    <w:rsid w:val="00DD5367"/>
    <w:rsid w:val="00DD5C88"/>
    <w:rsid w:val="00DD7E35"/>
    <w:rsid w:val="00DE0B59"/>
    <w:rsid w:val="00DE18E3"/>
    <w:rsid w:val="00DE1A97"/>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20BD"/>
    <w:rsid w:val="00DF270A"/>
    <w:rsid w:val="00DF3158"/>
    <w:rsid w:val="00DF4BF2"/>
    <w:rsid w:val="00DF5C02"/>
    <w:rsid w:val="00DF6412"/>
    <w:rsid w:val="00DF69AD"/>
    <w:rsid w:val="00DF76D4"/>
    <w:rsid w:val="00DF7B39"/>
    <w:rsid w:val="00E00ED7"/>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7C6"/>
    <w:rsid w:val="00E17EA9"/>
    <w:rsid w:val="00E21316"/>
    <w:rsid w:val="00E21882"/>
    <w:rsid w:val="00E232CA"/>
    <w:rsid w:val="00E244C8"/>
    <w:rsid w:val="00E2533C"/>
    <w:rsid w:val="00E26417"/>
    <w:rsid w:val="00E2781C"/>
    <w:rsid w:val="00E300BE"/>
    <w:rsid w:val="00E3109A"/>
    <w:rsid w:val="00E32B16"/>
    <w:rsid w:val="00E32BE4"/>
    <w:rsid w:val="00E33CC8"/>
    <w:rsid w:val="00E33DE4"/>
    <w:rsid w:val="00E344AF"/>
    <w:rsid w:val="00E368C1"/>
    <w:rsid w:val="00E374A4"/>
    <w:rsid w:val="00E4137A"/>
    <w:rsid w:val="00E4190F"/>
    <w:rsid w:val="00E429F5"/>
    <w:rsid w:val="00E42CEF"/>
    <w:rsid w:val="00E4341B"/>
    <w:rsid w:val="00E47DB9"/>
    <w:rsid w:val="00E52F30"/>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5C4"/>
    <w:rsid w:val="00E7298F"/>
    <w:rsid w:val="00E741BB"/>
    <w:rsid w:val="00E741FB"/>
    <w:rsid w:val="00E756B1"/>
    <w:rsid w:val="00E770FA"/>
    <w:rsid w:val="00E778A1"/>
    <w:rsid w:val="00E805A2"/>
    <w:rsid w:val="00E809A2"/>
    <w:rsid w:val="00E80CD2"/>
    <w:rsid w:val="00E811C8"/>
    <w:rsid w:val="00E816B7"/>
    <w:rsid w:val="00E8187C"/>
    <w:rsid w:val="00E8200A"/>
    <w:rsid w:val="00E823B2"/>
    <w:rsid w:val="00E827F9"/>
    <w:rsid w:val="00E836BB"/>
    <w:rsid w:val="00E83A1F"/>
    <w:rsid w:val="00E8592C"/>
    <w:rsid w:val="00E85C2C"/>
    <w:rsid w:val="00E87E84"/>
    <w:rsid w:val="00E90329"/>
    <w:rsid w:val="00E90E2E"/>
    <w:rsid w:val="00E92399"/>
    <w:rsid w:val="00E92864"/>
    <w:rsid w:val="00E932D7"/>
    <w:rsid w:val="00E94A63"/>
    <w:rsid w:val="00E94A98"/>
    <w:rsid w:val="00E95746"/>
    <w:rsid w:val="00E975C0"/>
    <w:rsid w:val="00EA3A9A"/>
    <w:rsid w:val="00EA5FA4"/>
    <w:rsid w:val="00EA6169"/>
    <w:rsid w:val="00EB029D"/>
    <w:rsid w:val="00EB055F"/>
    <w:rsid w:val="00EB37C7"/>
    <w:rsid w:val="00EB47BF"/>
    <w:rsid w:val="00EB5B5A"/>
    <w:rsid w:val="00EC0C10"/>
    <w:rsid w:val="00EC184D"/>
    <w:rsid w:val="00EC2A22"/>
    <w:rsid w:val="00EC2BFC"/>
    <w:rsid w:val="00EC417F"/>
    <w:rsid w:val="00EC4F10"/>
    <w:rsid w:val="00EC7146"/>
    <w:rsid w:val="00ED0344"/>
    <w:rsid w:val="00ED33C5"/>
    <w:rsid w:val="00ED39A5"/>
    <w:rsid w:val="00ED43C1"/>
    <w:rsid w:val="00ED66FA"/>
    <w:rsid w:val="00ED6955"/>
    <w:rsid w:val="00ED7742"/>
    <w:rsid w:val="00EE08F7"/>
    <w:rsid w:val="00EE17FA"/>
    <w:rsid w:val="00EE2D04"/>
    <w:rsid w:val="00EE410A"/>
    <w:rsid w:val="00EE4D66"/>
    <w:rsid w:val="00EE627E"/>
    <w:rsid w:val="00EE69CC"/>
    <w:rsid w:val="00EE6E28"/>
    <w:rsid w:val="00EE756D"/>
    <w:rsid w:val="00EF15A2"/>
    <w:rsid w:val="00EF2064"/>
    <w:rsid w:val="00EF2F48"/>
    <w:rsid w:val="00EF513F"/>
    <w:rsid w:val="00EF554E"/>
    <w:rsid w:val="00EF630C"/>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4569"/>
    <w:rsid w:val="00F37746"/>
    <w:rsid w:val="00F44225"/>
    <w:rsid w:val="00F45287"/>
    <w:rsid w:val="00F46AB0"/>
    <w:rsid w:val="00F5192E"/>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70987"/>
    <w:rsid w:val="00F70B65"/>
    <w:rsid w:val="00F70F0D"/>
    <w:rsid w:val="00F713A4"/>
    <w:rsid w:val="00F71B44"/>
    <w:rsid w:val="00F7370E"/>
    <w:rsid w:val="00F73F63"/>
    <w:rsid w:val="00F74FA0"/>
    <w:rsid w:val="00F75AC5"/>
    <w:rsid w:val="00F77992"/>
    <w:rsid w:val="00F8143D"/>
    <w:rsid w:val="00F81A5A"/>
    <w:rsid w:val="00F83AEE"/>
    <w:rsid w:val="00F83D22"/>
    <w:rsid w:val="00F848BB"/>
    <w:rsid w:val="00F8499B"/>
    <w:rsid w:val="00F84B62"/>
    <w:rsid w:val="00F84C88"/>
    <w:rsid w:val="00F900C6"/>
    <w:rsid w:val="00F92142"/>
    <w:rsid w:val="00F93737"/>
    <w:rsid w:val="00F97FB3"/>
    <w:rsid w:val="00FA0012"/>
    <w:rsid w:val="00FA0220"/>
    <w:rsid w:val="00FA042D"/>
    <w:rsid w:val="00FA053C"/>
    <w:rsid w:val="00FA1A49"/>
    <w:rsid w:val="00FA2207"/>
    <w:rsid w:val="00FA2422"/>
    <w:rsid w:val="00FA2ADD"/>
    <w:rsid w:val="00FA2B3F"/>
    <w:rsid w:val="00FA47CC"/>
    <w:rsid w:val="00FA6042"/>
    <w:rsid w:val="00FA6496"/>
    <w:rsid w:val="00FA7814"/>
    <w:rsid w:val="00FA7A6B"/>
    <w:rsid w:val="00FA7FB1"/>
    <w:rsid w:val="00FB04BF"/>
    <w:rsid w:val="00FB64E1"/>
    <w:rsid w:val="00FB6CC8"/>
    <w:rsid w:val="00FB7173"/>
    <w:rsid w:val="00FB72A6"/>
    <w:rsid w:val="00FC1066"/>
    <w:rsid w:val="00FC2468"/>
    <w:rsid w:val="00FC263B"/>
    <w:rsid w:val="00FC4800"/>
    <w:rsid w:val="00FC4E11"/>
    <w:rsid w:val="00FC5692"/>
    <w:rsid w:val="00FC700D"/>
    <w:rsid w:val="00FC7555"/>
    <w:rsid w:val="00FC7E06"/>
    <w:rsid w:val="00FD086F"/>
    <w:rsid w:val="00FD2076"/>
    <w:rsid w:val="00FD2F19"/>
    <w:rsid w:val="00FD5143"/>
    <w:rsid w:val="00FD6380"/>
    <w:rsid w:val="00FD7988"/>
    <w:rsid w:val="00FE09BC"/>
    <w:rsid w:val="00FE100C"/>
    <w:rsid w:val="00FE2478"/>
    <w:rsid w:val="00FE65D0"/>
    <w:rsid w:val="00FF202A"/>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ndercanad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andercanada.com"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9CC6C7-EF88-4203-8E13-8823328E5BED}">
  <ds:schemaRefs>
    <ds:schemaRef ds:uri="http://schemas.openxmlformats.org/officeDocument/2006/bibliography"/>
  </ds:schemaRefs>
</ds:datastoreItem>
</file>

<file path=customXml/itemProps2.xml><?xml version="1.0" encoding="utf-8"?>
<ds:datastoreItem xmlns:ds="http://schemas.openxmlformats.org/officeDocument/2006/customXml" ds:itemID="{CD5F112F-B111-4AF9-AE57-16D6C6011988}"/>
</file>

<file path=customXml/itemProps3.xml><?xml version="1.0" encoding="utf-8"?>
<ds:datastoreItem xmlns:ds="http://schemas.openxmlformats.org/officeDocument/2006/customXml" ds:itemID="{B062B29E-7737-4096-97AE-088C4074C485}"/>
</file>

<file path=customXml/itemProps4.xml><?xml version="1.0" encoding="utf-8"?>
<ds:datastoreItem xmlns:ds="http://schemas.openxmlformats.org/officeDocument/2006/customXml" ds:itemID="{1FC86F05-D503-4B25-9953-0E406D424625}"/>
</file>

<file path=docProps/app.xml><?xml version="1.0" encoding="utf-8"?>
<Properties xmlns="http://schemas.openxmlformats.org/officeDocument/2006/extended-properties" xmlns:vt="http://schemas.openxmlformats.org/officeDocument/2006/docPropsVTypes">
  <Template>COUNCIL TEMPLATE.dotx</Template>
  <TotalTime>9444</TotalTime>
  <Pages>23</Pages>
  <Words>5841</Words>
  <Characters>33299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1604</cp:revision>
  <cp:lastPrinted>2013-07-11T14:17:00Z</cp:lastPrinted>
  <dcterms:created xsi:type="dcterms:W3CDTF">2012-05-15T17:51:00Z</dcterms:created>
  <dcterms:modified xsi:type="dcterms:W3CDTF">2013-08-07T18:36:00Z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4483200</vt:r8>
  </property>
</Properties>
</file>